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4B05" w:rsidRPr="00F35CF5" w:rsidRDefault="00274B05" w:rsidP="00E3628A">
      <w:pPr>
        <w:bidi/>
        <w:ind w:right="709"/>
        <w:rPr>
          <w:rFonts w:ascii="Times New Roman" w:hAnsi="Times New Roman" w:cs="Khalid Art bold"/>
          <w:b w:val="0"/>
          <w:sz w:val="26"/>
          <w:szCs w:val="26"/>
          <w:rtl/>
        </w:rPr>
      </w:pPr>
      <w:bookmarkStart w:id="0" w:name="OLE_LINK3"/>
      <w:bookmarkStart w:id="1" w:name="OLE_LINK4"/>
      <w:bookmarkStart w:id="2" w:name="OLE_LINK22"/>
      <w:bookmarkStart w:id="3" w:name="OLE_LINK23"/>
      <w:bookmarkStart w:id="4" w:name="_GoBack"/>
      <w:bookmarkEnd w:id="4"/>
    </w:p>
    <w:p w:rsidR="00492F11" w:rsidRPr="00F35CF5" w:rsidRDefault="00492F11" w:rsidP="0015323B">
      <w:pPr>
        <w:bidi/>
        <w:ind w:right="709"/>
        <w:rPr>
          <w:rFonts w:ascii="Times New Roman" w:hAnsi="Times New Roman"/>
          <w:b w:val="0"/>
          <w:sz w:val="26"/>
          <w:szCs w:val="26"/>
          <w:rtl/>
        </w:rPr>
      </w:pPr>
    </w:p>
    <w:tbl>
      <w:tblPr>
        <w:tblpPr w:leftFromText="141" w:rightFromText="141" w:horzAnchor="margin" w:tblpY="-411"/>
        <w:tblW w:w="11199" w:type="dxa"/>
        <w:tblLook w:val="04A0" w:firstRow="1" w:lastRow="0" w:firstColumn="1" w:lastColumn="0" w:noHBand="0" w:noVBand="1"/>
      </w:tblPr>
      <w:tblGrid>
        <w:gridCol w:w="1701"/>
        <w:gridCol w:w="7938"/>
        <w:gridCol w:w="1560"/>
      </w:tblGrid>
      <w:tr w:rsidR="00C86764" w:rsidRPr="00F35CF5" w:rsidTr="00C86764">
        <w:tc>
          <w:tcPr>
            <w:tcW w:w="1701" w:type="dxa"/>
          </w:tcPr>
          <w:bookmarkEnd w:id="0"/>
          <w:bookmarkEnd w:id="1"/>
          <w:p w:rsidR="00C86764" w:rsidRPr="00F35CF5" w:rsidRDefault="00DF2962" w:rsidP="0015323B">
            <w:pPr>
              <w:pStyle w:val="En-tte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bCs w:val="0"/>
                <w:noProof/>
                <w:sz w:val="26"/>
                <w:szCs w:val="26"/>
              </w:rPr>
              <w:drawing>
                <wp:anchor distT="0" distB="0" distL="114300" distR="114300" simplePos="0" relativeHeight="251658752" behindDoc="1" locked="0" layoutInCell="1" allowOverlap="1">
                  <wp:simplePos x="0" y="0"/>
                  <wp:positionH relativeFrom="column">
                    <wp:posOffset>-728980</wp:posOffset>
                  </wp:positionH>
                  <wp:positionV relativeFrom="paragraph">
                    <wp:posOffset>3175</wp:posOffset>
                  </wp:positionV>
                  <wp:extent cx="598170" cy="747395"/>
                  <wp:effectExtent l="19050" t="0" r="0" b="0"/>
                  <wp:wrapTight wrapText="bothSides">
                    <wp:wrapPolygon edited="0">
                      <wp:start x="-688" y="0"/>
                      <wp:lineTo x="-688" y="20921"/>
                      <wp:lineTo x="21325" y="20921"/>
                      <wp:lineTo x="21325" y="0"/>
                      <wp:lineTo x="-688" y="0"/>
                    </wp:wrapPolygon>
                  </wp:wrapTight>
                  <wp:docPr id="62" name="Image 16" descr="logo-frm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6" descr="logo-frm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74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938" w:type="dxa"/>
          </w:tcPr>
          <w:p w:rsidR="00C86764" w:rsidRPr="000C2F69" w:rsidRDefault="00C86764" w:rsidP="0015323B">
            <w:pPr>
              <w:pStyle w:val="En-tte"/>
              <w:tabs>
                <w:tab w:val="left" w:pos="7513"/>
              </w:tabs>
              <w:bidi/>
              <w:spacing w:before="240"/>
              <w:ind w:left="352"/>
              <w:jc w:val="center"/>
              <w:rPr>
                <w:rFonts w:ascii="Times New Roman" w:hAnsi="Times New Roman"/>
                <w:b w:val="0"/>
                <w:w w:val="125"/>
                <w:sz w:val="32"/>
                <w:szCs w:val="32"/>
                <w:rtl/>
                <w:lang w:bidi="ar-MA"/>
              </w:rPr>
            </w:pPr>
            <w:r w:rsidRPr="000C2F69">
              <w:rPr>
                <w:rFonts w:ascii="Times New Roman" w:hAnsi="Times New Roman"/>
                <w:b w:val="0"/>
                <w:w w:val="125"/>
                <w:sz w:val="32"/>
                <w:szCs w:val="32"/>
                <w:rtl/>
                <w:lang w:bidi="ar-MA"/>
              </w:rPr>
              <w:t>البطولات الرياضية المدرسية</w:t>
            </w:r>
          </w:p>
          <w:p w:rsidR="00C86764" w:rsidRPr="00F35CF5" w:rsidRDefault="00C86764" w:rsidP="006255D3">
            <w:pPr>
              <w:pStyle w:val="En-tte"/>
              <w:tabs>
                <w:tab w:val="left" w:pos="7513"/>
              </w:tabs>
              <w:bidi/>
              <w:ind w:left="351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</w:pPr>
            <w:proofErr w:type="gramStart"/>
            <w:r w:rsidRPr="000C2F69">
              <w:rPr>
                <w:rFonts w:ascii="Times New Roman" w:hAnsi="Times New Roman"/>
                <w:bCs w:val="0"/>
                <w:w w:val="125"/>
                <w:sz w:val="32"/>
                <w:szCs w:val="32"/>
                <w:rtl/>
                <w:lang w:bidi="ar-MA"/>
              </w:rPr>
              <w:t>مطبوع</w:t>
            </w:r>
            <w:proofErr w:type="gramEnd"/>
            <w:r w:rsidRPr="000C2F69">
              <w:rPr>
                <w:rFonts w:ascii="Times New Roman" w:hAnsi="Times New Roman"/>
                <w:bCs w:val="0"/>
                <w:w w:val="125"/>
                <w:sz w:val="32"/>
                <w:szCs w:val="32"/>
                <w:rtl/>
                <w:lang w:bidi="ar-MA"/>
              </w:rPr>
              <w:t xml:space="preserve"> </w:t>
            </w:r>
            <w:r w:rsidR="006255D3" w:rsidRPr="000C2F69">
              <w:rPr>
                <w:rFonts w:ascii="Times New Roman" w:hAnsi="Times New Roman" w:hint="cs"/>
                <w:bCs w:val="0"/>
                <w:w w:val="125"/>
                <w:sz w:val="32"/>
                <w:szCs w:val="32"/>
                <w:rtl/>
                <w:lang w:bidi="ar-MA"/>
              </w:rPr>
              <w:t>رقم</w:t>
            </w:r>
            <w:r w:rsidRPr="000C2F69">
              <w:rPr>
                <w:rFonts w:ascii="Times New Roman" w:hAnsi="Times New Roman"/>
                <w:bCs w:val="0"/>
                <w:w w:val="125"/>
                <w:sz w:val="32"/>
                <w:szCs w:val="32"/>
                <w:rtl/>
                <w:lang w:bidi="ar-MA"/>
              </w:rPr>
              <w:t xml:space="preserve"> (1)</w:t>
            </w:r>
          </w:p>
        </w:tc>
        <w:tc>
          <w:tcPr>
            <w:tcW w:w="1560" w:type="dxa"/>
          </w:tcPr>
          <w:p w:rsidR="00C86764" w:rsidRPr="00F35CF5" w:rsidRDefault="00DF2962" w:rsidP="0015323B">
            <w:pPr>
              <w:pStyle w:val="En-tte"/>
              <w:jc w:val="right"/>
              <w:rPr>
                <w:rFonts w:ascii="Times New Roman" w:hAnsi="Times New Roman"/>
                <w:b w:val="0"/>
                <w:sz w:val="26"/>
                <w:szCs w:val="26"/>
              </w:rPr>
            </w:pPr>
            <w:r>
              <w:rPr>
                <w:rFonts w:ascii="Times New Roman" w:hAnsi="Times New Roman"/>
                <w:b w:val="0"/>
                <w:noProof/>
                <w:sz w:val="26"/>
                <w:szCs w:val="26"/>
              </w:rPr>
              <w:drawing>
                <wp:inline distT="0" distB="0" distL="0" distR="0">
                  <wp:extent cx="676275" cy="781050"/>
                  <wp:effectExtent l="19050" t="0" r="9525" b="0"/>
                  <wp:docPr id="4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10B1B" w:rsidRPr="00F35CF5" w:rsidRDefault="00A10B1B" w:rsidP="0015323B">
      <w:pPr>
        <w:bidi/>
        <w:ind w:left="-567" w:right="-992"/>
        <w:rPr>
          <w:rFonts w:ascii="Times New Roman" w:hAnsi="Times New Roman"/>
          <w:b w:val="0"/>
          <w:sz w:val="26"/>
          <w:szCs w:val="26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 xml:space="preserve">الأكاديمية الجهوية للتربية والتكوين لجهة :  </w:t>
      </w:r>
      <w:r w:rsidRPr="00F35CF5">
        <w:rPr>
          <w:rFonts w:ascii="Times New Roman" w:hAnsi="Times New Roman"/>
          <w:bCs w:val="0"/>
          <w:sz w:val="26"/>
          <w:szCs w:val="26"/>
          <w:rtl/>
          <w:lang w:bidi="ar-MA"/>
        </w:rPr>
        <w:t>.................................................................................................</w:t>
      </w:r>
    </w:p>
    <w:p w:rsidR="00A10B1B" w:rsidRPr="00F35CF5" w:rsidRDefault="00A10B1B" w:rsidP="0015323B">
      <w:pPr>
        <w:bidi/>
        <w:ind w:left="-992" w:right="-992"/>
        <w:rPr>
          <w:rFonts w:ascii="Times New Roman" w:hAnsi="Times New Roman"/>
          <w:b w:val="0"/>
          <w:sz w:val="26"/>
          <w:szCs w:val="26"/>
          <w:lang w:bidi="ar-MA"/>
        </w:rPr>
      </w:pPr>
    </w:p>
    <w:tbl>
      <w:tblPr>
        <w:bidiVisual/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1843"/>
        <w:gridCol w:w="425"/>
        <w:gridCol w:w="1576"/>
        <w:gridCol w:w="425"/>
        <w:gridCol w:w="1717"/>
        <w:gridCol w:w="425"/>
        <w:gridCol w:w="1444"/>
        <w:gridCol w:w="425"/>
      </w:tblGrid>
      <w:tr w:rsidR="00A10B1B" w:rsidRPr="00F35CF5" w:rsidTr="00B3190B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10B1B" w:rsidRPr="00F35CF5" w:rsidRDefault="00A10B1B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u w:val="single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u w:val="single"/>
                <w:rtl/>
                <w:lang w:bidi="ar-MA"/>
              </w:rPr>
              <w:t>المرحلة: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:rsidR="00A10B1B" w:rsidRPr="00F35CF5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الإقليمي</w:t>
            </w:r>
          </w:p>
        </w:tc>
        <w:tc>
          <w:tcPr>
            <w:tcW w:w="425" w:type="dxa"/>
            <w:tcBorders>
              <w:left w:val="single" w:sz="4" w:space="0" w:color="000000"/>
            </w:tcBorders>
          </w:tcPr>
          <w:p w:rsidR="00A10B1B" w:rsidRPr="00F35CF5" w:rsidRDefault="00A10B1B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76" w:type="dxa"/>
            <w:tcBorders>
              <w:top w:val="nil"/>
              <w:bottom w:val="nil"/>
            </w:tcBorders>
          </w:tcPr>
          <w:p w:rsidR="00A10B1B" w:rsidRPr="00F35CF5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الجهوي</w:t>
            </w:r>
          </w:p>
        </w:tc>
        <w:tc>
          <w:tcPr>
            <w:tcW w:w="425" w:type="dxa"/>
          </w:tcPr>
          <w:p w:rsidR="00A10B1B" w:rsidRPr="00F35CF5" w:rsidRDefault="00A10B1B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A10B1B" w:rsidRPr="00F35CF5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مابين</w:t>
            </w:r>
            <w:proofErr w:type="gram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الجهات</w:t>
            </w:r>
          </w:p>
        </w:tc>
        <w:tc>
          <w:tcPr>
            <w:tcW w:w="425" w:type="dxa"/>
          </w:tcPr>
          <w:p w:rsidR="00A10B1B" w:rsidRPr="00F35CF5" w:rsidRDefault="00A10B1B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44" w:type="dxa"/>
            <w:tcBorders>
              <w:top w:val="nil"/>
              <w:bottom w:val="nil"/>
            </w:tcBorders>
          </w:tcPr>
          <w:p w:rsidR="00A10B1B" w:rsidRPr="00F35CF5" w:rsidRDefault="00A10B1B" w:rsidP="0015323B">
            <w:pPr>
              <w:tabs>
                <w:tab w:val="left" w:pos="400"/>
                <w:tab w:val="center" w:pos="742"/>
              </w:tabs>
              <w:bidi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ab/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ab/>
              <w:t>الوطني</w:t>
            </w:r>
          </w:p>
        </w:tc>
        <w:tc>
          <w:tcPr>
            <w:tcW w:w="425" w:type="dxa"/>
          </w:tcPr>
          <w:p w:rsidR="00A10B1B" w:rsidRPr="00F35CF5" w:rsidRDefault="00A10B1B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</w:tbl>
    <w:p w:rsidR="00A10B1B" w:rsidRPr="00D64D59" w:rsidRDefault="00A10B1B" w:rsidP="0015323B">
      <w:pPr>
        <w:bidi/>
        <w:ind w:right="-992"/>
        <w:rPr>
          <w:rFonts w:ascii="Times New Roman" w:hAnsi="Times New Roman"/>
          <w:b w:val="0"/>
          <w:sz w:val="16"/>
          <w:szCs w:val="16"/>
          <w:rtl/>
          <w:lang w:bidi="ar-MA"/>
        </w:rPr>
      </w:pPr>
    </w:p>
    <w:tbl>
      <w:tblPr>
        <w:bidiVisual/>
        <w:tblW w:w="953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1"/>
        <w:gridCol w:w="1843"/>
        <w:gridCol w:w="425"/>
        <w:gridCol w:w="1594"/>
        <w:gridCol w:w="425"/>
        <w:gridCol w:w="1701"/>
        <w:gridCol w:w="425"/>
        <w:gridCol w:w="1452"/>
        <w:gridCol w:w="425"/>
      </w:tblGrid>
      <w:tr w:rsidR="0085452F" w:rsidRPr="00F35CF5" w:rsidTr="0096077B">
        <w:tc>
          <w:tcPr>
            <w:tcW w:w="12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5452F" w:rsidRPr="00F35CF5" w:rsidRDefault="0085452F" w:rsidP="0015323B">
            <w:pPr>
              <w:bidi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u w:val="single"/>
                <w:rtl/>
                <w:lang w:bidi="ar-MA"/>
              </w:rPr>
              <w:t>ال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u w:val="single"/>
                <w:shd w:val="clear" w:color="auto" w:fill="D9D9D9"/>
                <w:rtl/>
                <w:lang w:bidi="ar-MA"/>
              </w:rPr>
              <w:t>رياضة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</w:tcPr>
          <w:p w:rsidR="0085452F" w:rsidRPr="00F35CF5" w:rsidRDefault="0085452F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كرة القدم</w:t>
            </w:r>
          </w:p>
        </w:tc>
        <w:tc>
          <w:tcPr>
            <w:tcW w:w="425" w:type="dxa"/>
            <w:tcBorders>
              <w:bottom w:val="single" w:sz="4" w:space="0" w:color="000000"/>
            </w:tcBorders>
          </w:tcPr>
          <w:p w:rsidR="0085452F" w:rsidRPr="00F35CF5" w:rsidRDefault="0085452F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</w:tcPr>
          <w:p w:rsidR="0085452F" w:rsidRPr="00F35CF5" w:rsidRDefault="0085452F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الكرة الطائرة</w:t>
            </w:r>
          </w:p>
        </w:tc>
        <w:tc>
          <w:tcPr>
            <w:tcW w:w="425" w:type="dxa"/>
            <w:tcBorders>
              <w:bottom w:val="single" w:sz="4" w:space="0" w:color="000000"/>
            </w:tcBorders>
          </w:tcPr>
          <w:p w:rsidR="0085452F" w:rsidRPr="00F35CF5" w:rsidRDefault="0085452F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452F" w:rsidRPr="00F35CF5" w:rsidRDefault="0085452F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كرة السلة</w:t>
            </w:r>
          </w:p>
        </w:tc>
        <w:tc>
          <w:tcPr>
            <w:tcW w:w="425" w:type="dxa"/>
            <w:tcBorders>
              <w:bottom w:val="single" w:sz="4" w:space="0" w:color="000000"/>
            </w:tcBorders>
          </w:tcPr>
          <w:p w:rsidR="0085452F" w:rsidRPr="00F35CF5" w:rsidRDefault="0085452F" w:rsidP="0015323B">
            <w:pPr>
              <w:tabs>
                <w:tab w:val="left" w:pos="1107"/>
              </w:tabs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ab/>
            </w:r>
          </w:p>
        </w:tc>
        <w:tc>
          <w:tcPr>
            <w:tcW w:w="1452" w:type="dxa"/>
            <w:tcBorders>
              <w:top w:val="nil"/>
              <w:bottom w:val="nil"/>
            </w:tcBorders>
            <w:shd w:val="clear" w:color="auto" w:fill="auto"/>
          </w:tcPr>
          <w:p w:rsidR="0085452F" w:rsidRPr="00F35CF5" w:rsidRDefault="0085452F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الروكبي</w:t>
            </w:r>
            <w:proofErr w:type="spellEnd"/>
          </w:p>
        </w:tc>
        <w:tc>
          <w:tcPr>
            <w:tcW w:w="425" w:type="dxa"/>
            <w:tcBorders>
              <w:bottom w:val="single" w:sz="4" w:space="0" w:color="000000"/>
            </w:tcBorders>
          </w:tcPr>
          <w:p w:rsidR="0085452F" w:rsidRPr="00F35CF5" w:rsidRDefault="0085452F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85452F" w:rsidRPr="00D64D59" w:rsidTr="00B3190B"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452F" w:rsidRPr="00F35CF5" w:rsidRDefault="0085452F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u w:val="single"/>
                <w:rtl/>
                <w:lang w:bidi="ar-MA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452F" w:rsidRPr="00D64D59" w:rsidRDefault="0085452F" w:rsidP="0015323B">
            <w:pPr>
              <w:bidi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452F" w:rsidRPr="00D64D59" w:rsidRDefault="0085452F" w:rsidP="0015323B">
            <w:pPr>
              <w:bidi/>
              <w:ind w:right="-992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nil"/>
              <w:right w:val="nil"/>
            </w:tcBorders>
          </w:tcPr>
          <w:p w:rsidR="0085452F" w:rsidRPr="00D64D59" w:rsidRDefault="0085452F" w:rsidP="0015323B">
            <w:pPr>
              <w:bidi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452F" w:rsidRPr="00D64D59" w:rsidRDefault="0085452F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452F" w:rsidRPr="00D64D59" w:rsidRDefault="0085452F" w:rsidP="0015323B">
            <w:pPr>
              <w:bidi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85452F" w:rsidRPr="00D64D59" w:rsidRDefault="0085452F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:rsidR="0085452F" w:rsidRPr="00D64D59" w:rsidRDefault="0085452F" w:rsidP="0015323B">
            <w:pPr>
              <w:bidi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85452F" w:rsidRPr="00D64D59" w:rsidRDefault="0085452F" w:rsidP="0015323B">
            <w:pPr>
              <w:bidi/>
              <w:ind w:right="-992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</w:tr>
      <w:tr w:rsidR="0085452F" w:rsidRPr="00F35CF5" w:rsidTr="00B3190B">
        <w:tc>
          <w:tcPr>
            <w:tcW w:w="12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5452F" w:rsidRPr="00F35CF5" w:rsidRDefault="0085452F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</w:tcPr>
          <w:p w:rsidR="0085452F" w:rsidRPr="00F35CF5" w:rsidRDefault="0085452F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كرة اليد</w:t>
            </w:r>
          </w:p>
        </w:tc>
        <w:tc>
          <w:tcPr>
            <w:tcW w:w="425" w:type="dxa"/>
            <w:tcBorders>
              <w:top w:val="single" w:sz="4" w:space="0" w:color="000000"/>
            </w:tcBorders>
          </w:tcPr>
          <w:p w:rsidR="0085452F" w:rsidRPr="00F35CF5" w:rsidRDefault="0085452F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94" w:type="dxa"/>
            <w:tcBorders>
              <w:top w:val="nil"/>
              <w:bottom w:val="nil"/>
            </w:tcBorders>
          </w:tcPr>
          <w:p w:rsidR="0085452F" w:rsidRPr="00F35CF5" w:rsidRDefault="0085452F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العدو</w:t>
            </w:r>
            <w:proofErr w:type="gram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الريفي</w:t>
            </w:r>
          </w:p>
        </w:tc>
        <w:tc>
          <w:tcPr>
            <w:tcW w:w="425" w:type="dxa"/>
            <w:tcBorders>
              <w:top w:val="single" w:sz="4" w:space="0" w:color="000000"/>
            </w:tcBorders>
          </w:tcPr>
          <w:p w:rsidR="0085452F" w:rsidRPr="00F35CF5" w:rsidRDefault="0085452F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85452F" w:rsidRPr="00F35CF5" w:rsidRDefault="0085452F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ألعاب القوى</w:t>
            </w:r>
          </w:p>
        </w:tc>
        <w:tc>
          <w:tcPr>
            <w:tcW w:w="425" w:type="dxa"/>
            <w:tcBorders>
              <w:top w:val="single" w:sz="4" w:space="0" w:color="000000"/>
            </w:tcBorders>
          </w:tcPr>
          <w:p w:rsidR="0085452F" w:rsidRPr="00F35CF5" w:rsidRDefault="0085452F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52" w:type="dxa"/>
            <w:tcBorders>
              <w:top w:val="nil"/>
              <w:bottom w:val="nil"/>
              <w:right w:val="nil"/>
            </w:tcBorders>
          </w:tcPr>
          <w:p w:rsidR="0085452F" w:rsidRPr="00F35CF5" w:rsidRDefault="0085452F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5452F" w:rsidRPr="00F35CF5" w:rsidRDefault="0085452F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</w:tbl>
    <w:p w:rsidR="00A10B1B" w:rsidRPr="00D64D59" w:rsidRDefault="00A10B1B" w:rsidP="0015323B">
      <w:pPr>
        <w:bidi/>
        <w:ind w:right="-992"/>
        <w:rPr>
          <w:rFonts w:ascii="Times New Roman" w:hAnsi="Times New Roman"/>
          <w:b w:val="0"/>
          <w:sz w:val="16"/>
          <w:szCs w:val="16"/>
          <w:rtl/>
          <w:lang w:bidi="ar-MA"/>
        </w:rPr>
      </w:pPr>
    </w:p>
    <w:tbl>
      <w:tblPr>
        <w:bidiVisual/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1843"/>
        <w:gridCol w:w="425"/>
        <w:gridCol w:w="1576"/>
        <w:gridCol w:w="425"/>
      </w:tblGrid>
      <w:tr w:rsidR="00A10B1B" w:rsidRPr="00F35CF5" w:rsidTr="00B3190B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10B1B" w:rsidRPr="00F35CF5" w:rsidRDefault="00A10B1B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u w:val="single"/>
                <w:rtl/>
                <w:lang w:bidi="ar-MA"/>
              </w:rPr>
              <w:t>الجنس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: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nil"/>
            </w:tcBorders>
          </w:tcPr>
          <w:p w:rsidR="00A10B1B" w:rsidRPr="00F35CF5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ذكور</w:t>
            </w:r>
          </w:p>
        </w:tc>
        <w:tc>
          <w:tcPr>
            <w:tcW w:w="425" w:type="dxa"/>
          </w:tcPr>
          <w:p w:rsidR="00A10B1B" w:rsidRPr="00F35CF5" w:rsidRDefault="00A10B1B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76" w:type="dxa"/>
            <w:tcBorders>
              <w:top w:val="nil"/>
              <w:bottom w:val="nil"/>
            </w:tcBorders>
          </w:tcPr>
          <w:p w:rsidR="00A10B1B" w:rsidRPr="00F35CF5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إناث</w:t>
            </w:r>
          </w:p>
        </w:tc>
        <w:tc>
          <w:tcPr>
            <w:tcW w:w="425" w:type="dxa"/>
          </w:tcPr>
          <w:p w:rsidR="00A10B1B" w:rsidRPr="00F35CF5" w:rsidRDefault="00A10B1B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</w:tbl>
    <w:p w:rsidR="00A10B1B" w:rsidRPr="00D64D59" w:rsidRDefault="00A10B1B" w:rsidP="0015323B">
      <w:pPr>
        <w:bidi/>
        <w:ind w:left="-992" w:right="-992"/>
        <w:rPr>
          <w:rFonts w:ascii="Times New Roman" w:hAnsi="Times New Roman"/>
          <w:b w:val="0"/>
          <w:sz w:val="16"/>
          <w:szCs w:val="16"/>
          <w:rtl/>
          <w:lang w:bidi="ar-MA"/>
        </w:rPr>
      </w:pPr>
    </w:p>
    <w:tbl>
      <w:tblPr>
        <w:bidiVisual/>
        <w:tblW w:w="111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2552"/>
        <w:gridCol w:w="1559"/>
        <w:gridCol w:w="425"/>
        <w:gridCol w:w="1701"/>
        <w:gridCol w:w="429"/>
        <w:gridCol w:w="1414"/>
        <w:gridCol w:w="425"/>
        <w:gridCol w:w="1186"/>
        <w:gridCol w:w="426"/>
      </w:tblGrid>
      <w:tr w:rsidR="00A10B1B" w:rsidRPr="00F35CF5" w:rsidTr="00B3190B">
        <w:tc>
          <w:tcPr>
            <w:tcW w:w="992" w:type="dxa"/>
            <w:vMerge w:val="restart"/>
            <w:shd w:val="clear" w:color="auto" w:fill="D9D9D9"/>
          </w:tcPr>
          <w:p w:rsidR="00A10B1B" w:rsidRPr="00F35CF5" w:rsidRDefault="00A10B1B" w:rsidP="0015323B">
            <w:pPr>
              <w:bidi/>
              <w:spacing w:before="240"/>
              <w:ind w:right="-992"/>
              <w:rPr>
                <w:rFonts w:ascii="Times New Roman" w:hAnsi="Times New Roman"/>
                <w:b w:val="0"/>
                <w:sz w:val="26"/>
                <w:szCs w:val="26"/>
                <w:u w:val="single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u w:val="single"/>
                <w:rtl/>
                <w:lang w:bidi="ar-MA"/>
              </w:rPr>
              <w:t>الف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u w:val="single"/>
                <w:shd w:val="clear" w:color="auto" w:fill="D9D9D9"/>
                <w:rtl/>
                <w:lang w:bidi="ar-MA"/>
              </w:rPr>
              <w:t>ئ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u w:val="single"/>
                <w:rtl/>
                <w:lang w:bidi="ar-MA"/>
              </w:rPr>
              <w:t>ة</w:t>
            </w:r>
          </w:p>
        </w:tc>
        <w:tc>
          <w:tcPr>
            <w:tcW w:w="2552" w:type="dxa"/>
          </w:tcPr>
          <w:p w:rsidR="00A10B1B" w:rsidRPr="00F35CF5" w:rsidRDefault="00A10B1B" w:rsidP="005264DC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العدو</w:t>
            </w:r>
            <w:proofErr w:type="gram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الريفي</w:t>
            </w: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A10B1B" w:rsidRPr="00F35CF5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براعم</w:t>
            </w:r>
          </w:p>
        </w:tc>
        <w:tc>
          <w:tcPr>
            <w:tcW w:w="425" w:type="dxa"/>
          </w:tcPr>
          <w:p w:rsidR="00A10B1B" w:rsidRPr="00F35CF5" w:rsidRDefault="00A10B1B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A10B1B" w:rsidRPr="00F35CF5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صغار</w:t>
            </w:r>
          </w:p>
        </w:tc>
        <w:tc>
          <w:tcPr>
            <w:tcW w:w="429" w:type="dxa"/>
          </w:tcPr>
          <w:p w:rsidR="00A10B1B" w:rsidRPr="00F35CF5" w:rsidRDefault="00A10B1B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</w:tcPr>
          <w:p w:rsidR="00A10B1B" w:rsidRPr="00F35CF5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فتيان</w:t>
            </w:r>
          </w:p>
        </w:tc>
        <w:tc>
          <w:tcPr>
            <w:tcW w:w="425" w:type="dxa"/>
          </w:tcPr>
          <w:p w:rsidR="00A10B1B" w:rsidRPr="00F35CF5" w:rsidRDefault="00A10B1B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</w:tcPr>
          <w:p w:rsidR="00A10B1B" w:rsidRPr="00F35CF5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شبان</w:t>
            </w:r>
          </w:p>
        </w:tc>
        <w:tc>
          <w:tcPr>
            <w:tcW w:w="426" w:type="dxa"/>
          </w:tcPr>
          <w:p w:rsidR="00A10B1B" w:rsidRPr="00F35CF5" w:rsidRDefault="00A10B1B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B3190B">
        <w:tc>
          <w:tcPr>
            <w:tcW w:w="992" w:type="dxa"/>
            <w:vMerge/>
            <w:tcBorders>
              <w:right w:val="nil"/>
            </w:tcBorders>
            <w:shd w:val="clear" w:color="auto" w:fill="D9D9D9"/>
          </w:tcPr>
          <w:p w:rsidR="00A10B1B" w:rsidRPr="00F35CF5" w:rsidRDefault="00A10B1B" w:rsidP="0015323B">
            <w:pPr>
              <w:bidi/>
              <w:spacing w:before="120"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552" w:type="dxa"/>
            <w:tcBorders>
              <w:left w:val="nil"/>
              <w:right w:val="nil"/>
            </w:tcBorders>
          </w:tcPr>
          <w:p w:rsidR="00A10B1B" w:rsidRPr="00D64D59" w:rsidRDefault="00A10B1B" w:rsidP="0015323B">
            <w:pPr>
              <w:bidi/>
              <w:ind w:firstLine="708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10B1B" w:rsidRPr="00D64D59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A10B1B" w:rsidRPr="00D64D59" w:rsidRDefault="00A10B1B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10B1B" w:rsidRPr="00D64D59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429" w:type="dxa"/>
            <w:tcBorders>
              <w:left w:val="nil"/>
              <w:right w:val="nil"/>
            </w:tcBorders>
          </w:tcPr>
          <w:p w:rsidR="00A10B1B" w:rsidRPr="00D64D59" w:rsidRDefault="00A10B1B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</w:tcPr>
          <w:p w:rsidR="00A10B1B" w:rsidRPr="00D64D59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425" w:type="dxa"/>
            <w:tcBorders>
              <w:left w:val="nil"/>
              <w:right w:val="nil"/>
            </w:tcBorders>
          </w:tcPr>
          <w:p w:rsidR="00A10B1B" w:rsidRPr="00D64D59" w:rsidRDefault="00A10B1B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</w:tcPr>
          <w:p w:rsidR="00A10B1B" w:rsidRPr="00D64D59" w:rsidRDefault="00A10B1B" w:rsidP="0015323B">
            <w:pPr>
              <w:bidi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  <w:tc>
          <w:tcPr>
            <w:tcW w:w="426" w:type="dxa"/>
            <w:tcBorders>
              <w:left w:val="nil"/>
              <w:right w:val="nil"/>
            </w:tcBorders>
          </w:tcPr>
          <w:p w:rsidR="00A10B1B" w:rsidRPr="00D64D59" w:rsidRDefault="00A10B1B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</w:pPr>
          </w:p>
        </w:tc>
      </w:tr>
      <w:tr w:rsidR="00A10B1B" w:rsidRPr="00F35CF5" w:rsidTr="0096077B">
        <w:tc>
          <w:tcPr>
            <w:tcW w:w="992" w:type="dxa"/>
            <w:vMerge/>
            <w:shd w:val="clear" w:color="auto" w:fill="D9D9D9"/>
          </w:tcPr>
          <w:p w:rsidR="00A10B1B" w:rsidRPr="00F35CF5" w:rsidRDefault="00A10B1B" w:rsidP="0015323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552" w:type="dxa"/>
          </w:tcPr>
          <w:p w:rsidR="00A10B1B" w:rsidRPr="00F35CF5" w:rsidRDefault="00A10B1B" w:rsidP="005264DC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الرياضات</w:t>
            </w:r>
            <w:proofErr w:type="gram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الجماعية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:rsidR="00A10B1B" w:rsidRPr="00D64D59" w:rsidRDefault="0096077B" w:rsidP="00F52F42">
            <w:pPr>
              <w:bidi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D64D59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2004 ـ 2005</w:t>
            </w:r>
          </w:p>
        </w:tc>
        <w:tc>
          <w:tcPr>
            <w:tcW w:w="425" w:type="dxa"/>
            <w:shd w:val="clear" w:color="auto" w:fill="auto"/>
          </w:tcPr>
          <w:p w:rsidR="00A10B1B" w:rsidRPr="00D64D59" w:rsidRDefault="00A10B1B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A10B1B" w:rsidRPr="00D64D59" w:rsidRDefault="00F52F42" w:rsidP="00F52F42">
            <w:pPr>
              <w:bidi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D64D59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2001</w:t>
            </w:r>
            <w:r w:rsidR="00A10B1B" w:rsidRPr="00D64D59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 xml:space="preserve">- </w:t>
            </w:r>
            <w:r w:rsidRPr="00D64D59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2003</w:t>
            </w:r>
          </w:p>
        </w:tc>
        <w:tc>
          <w:tcPr>
            <w:tcW w:w="429" w:type="dxa"/>
            <w:shd w:val="clear" w:color="auto" w:fill="auto"/>
          </w:tcPr>
          <w:p w:rsidR="00A10B1B" w:rsidRPr="00D64D59" w:rsidRDefault="00A10B1B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</w:p>
        </w:tc>
        <w:tc>
          <w:tcPr>
            <w:tcW w:w="1414" w:type="dxa"/>
            <w:tcBorders>
              <w:top w:val="nil"/>
              <w:bottom w:val="nil"/>
            </w:tcBorders>
            <w:shd w:val="clear" w:color="auto" w:fill="auto"/>
          </w:tcPr>
          <w:p w:rsidR="00A10B1B" w:rsidRPr="00D64D59" w:rsidRDefault="0096077B" w:rsidP="0096077B">
            <w:pPr>
              <w:bidi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D64D59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98 ـ 2000</w:t>
            </w:r>
          </w:p>
        </w:tc>
        <w:tc>
          <w:tcPr>
            <w:tcW w:w="425" w:type="dxa"/>
            <w:shd w:val="clear" w:color="auto" w:fill="auto"/>
          </w:tcPr>
          <w:p w:rsidR="00A10B1B" w:rsidRPr="00D64D59" w:rsidRDefault="00A10B1B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</w:p>
        </w:tc>
        <w:tc>
          <w:tcPr>
            <w:tcW w:w="1186" w:type="dxa"/>
            <w:tcBorders>
              <w:top w:val="nil"/>
              <w:bottom w:val="nil"/>
            </w:tcBorders>
            <w:shd w:val="clear" w:color="auto" w:fill="auto"/>
          </w:tcPr>
          <w:p w:rsidR="00A10B1B" w:rsidRPr="00D64D59" w:rsidRDefault="00D64D59" w:rsidP="00D64D59">
            <w:pPr>
              <w:tabs>
                <w:tab w:val="center" w:pos="485"/>
              </w:tabs>
              <w:bidi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D64D59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ab/>
            </w:r>
            <w:r w:rsidR="00A10B1B" w:rsidRPr="00D64D59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 xml:space="preserve">96 - </w:t>
            </w:r>
            <w:r w:rsidR="00F52F42" w:rsidRPr="00D64D59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1997</w:t>
            </w:r>
          </w:p>
        </w:tc>
        <w:tc>
          <w:tcPr>
            <w:tcW w:w="426" w:type="dxa"/>
          </w:tcPr>
          <w:p w:rsidR="00A10B1B" w:rsidRPr="00F35CF5" w:rsidRDefault="00A10B1B" w:rsidP="0015323B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</w:tbl>
    <w:p w:rsidR="00E2681D" w:rsidRPr="00F35CF5" w:rsidRDefault="00E2681D" w:rsidP="0015323B">
      <w:pPr>
        <w:bidi/>
        <w:ind w:left="-992" w:right="-992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tbl>
      <w:tblPr>
        <w:bidiVisual/>
        <w:tblW w:w="1105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993"/>
        <w:gridCol w:w="283"/>
        <w:gridCol w:w="1701"/>
        <w:gridCol w:w="284"/>
        <w:gridCol w:w="1701"/>
        <w:gridCol w:w="283"/>
        <w:gridCol w:w="1843"/>
        <w:gridCol w:w="283"/>
        <w:gridCol w:w="1985"/>
        <w:gridCol w:w="284"/>
      </w:tblGrid>
      <w:tr w:rsidR="00FA1645" w:rsidRPr="00F35CF5" w:rsidTr="00FA1645">
        <w:trPr>
          <w:trHeight w:val="347"/>
        </w:trPr>
        <w:tc>
          <w:tcPr>
            <w:tcW w:w="1417" w:type="dxa"/>
            <w:shd w:val="clear" w:color="auto" w:fill="D9D9D9"/>
            <w:vAlign w:val="center"/>
          </w:tcPr>
          <w:p w:rsidR="003E1585" w:rsidRPr="00F35CF5" w:rsidRDefault="003E1585" w:rsidP="00FA1645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نوع المشاركة</w:t>
            </w:r>
          </w:p>
        </w:tc>
        <w:tc>
          <w:tcPr>
            <w:tcW w:w="993" w:type="dxa"/>
            <w:tcBorders>
              <w:top w:val="nil"/>
              <w:bottom w:val="nil"/>
            </w:tcBorders>
            <w:vAlign w:val="center"/>
          </w:tcPr>
          <w:p w:rsidR="003E1585" w:rsidRPr="00FA1645" w:rsidRDefault="003E1585" w:rsidP="00FA1645">
            <w:pPr>
              <w:bidi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FA1645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>فردي</w:t>
            </w:r>
          </w:p>
        </w:tc>
        <w:tc>
          <w:tcPr>
            <w:tcW w:w="283" w:type="dxa"/>
            <w:vAlign w:val="center"/>
          </w:tcPr>
          <w:p w:rsidR="003E1585" w:rsidRPr="00FA1645" w:rsidRDefault="003E1585" w:rsidP="00FA1645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E1585" w:rsidRPr="00FA1645" w:rsidRDefault="003E1585" w:rsidP="00FA1645">
            <w:pPr>
              <w:bidi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FA1645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>فريق المؤسسة</w:t>
            </w:r>
          </w:p>
        </w:tc>
        <w:tc>
          <w:tcPr>
            <w:tcW w:w="284" w:type="dxa"/>
            <w:vAlign w:val="center"/>
          </w:tcPr>
          <w:p w:rsidR="003E1585" w:rsidRPr="00FA1645" w:rsidRDefault="003E1585" w:rsidP="00FA1645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3E1585" w:rsidRPr="00FA1645" w:rsidRDefault="003E1585" w:rsidP="00FA1645">
            <w:pPr>
              <w:bidi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FA1645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>منتخب النيابة</w:t>
            </w:r>
          </w:p>
        </w:tc>
        <w:tc>
          <w:tcPr>
            <w:tcW w:w="283" w:type="dxa"/>
            <w:vAlign w:val="center"/>
          </w:tcPr>
          <w:p w:rsidR="003E1585" w:rsidRPr="00FA1645" w:rsidRDefault="003E1585" w:rsidP="00FA1645">
            <w:pPr>
              <w:bidi/>
              <w:ind w:right="-992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vAlign w:val="center"/>
          </w:tcPr>
          <w:p w:rsidR="003E1585" w:rsidRPr="00FA1645" w:rsidRDefault="003E1585" w:rsidP="00FA1645">
            <w:pPr>
              <w:bidi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proofErr w:type="gramStart"/>
            <w:r w:rsidRPr="00FA1645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>منتخب</w:t>
            </w:r>
            <w:proofErr w:type="gramEnd"/>
            <w:r w:rsidRPr="00FA1645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 xml:space="preserve"> الأكاديمية</w:t>
            </w:r>
          </w:p>
        </w:tc>
        <w:tc>
          <w:tcPr>
            <w:tcW w:w="283" w:type="dxa"/>
            <w:tcBorders>
              <w:right w:val="single" w:sz="4" w:space="0" w:color="auto"/>
            </w:tcBorders>
            <w:vAlign w:val="center"/>
          </w:tcPr>
          <w:p w:rsidR="003E1585" w:rsidRPr="00FA1645" w:rsidRDefault="003E1585" w:rsidP="00FA1645">
            <w:pPr>
              <w:bidi/>
              <w:ind w:right="-610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E1585" w:rsidRPr="00FA1645" w:rsidRDefault="003E1585" w:rsidP="00FA1645">
            <w:pPr>
              <w:bidi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proofErr w:type="gramStart"/>
            <w:r w:rsidRPr="00FA1645">
              <w:rPr>
                <w:rFonts w:ascii="Times New Roman" w:hAnsi="Times New Roman"/>
                <w:b w:val="0"/>
                <w:sz w:val="22"/>
                <w:szCs w:val="22"/>
                <w:rtl/>
                <w:lang w:bidi="ar-MA"/>
              </w:rPr>
              <w:t>منتخب</w:t>
            </w:r>
            <w:proofErr w:type="gramEnd"/>
            <w:r w:rsidRPr="00FA1645">
              <w:rPr>
                <w:rFonts w:ascii="Times New Roman" w:hAnsi="Times New Roman" w:hint="cs"/>
                <w:b w:val="0"/>
                <w:sz w:val="22"/>
                <w:szCs w:val="22"/>
                <w:rtl/>
                <w:lang w:bidi="ar-MA"/>
              </w:rPr>
              <w:t xml:space="preserve"> ما بين</w:t>
            </w:r>
            <w:r w:rsidRPr="00FA1645">
              <w:rPr>
                <w:rFonts w:ascii="Times New Roman" w:hAnsi="Times New Roman"/>
                <w:b w:val="0"/>
                <w:sz w:val="22"/>
                <w:szCs w:val="22"/>
                <w:rtl/>
                <w:lang w:bidi="ar-MA"/>
              </w:rPr>
              <w:t xml:space="preserve"> الأكاديمية</w:t>
            </w:r>
          </w:p>
        </w:tc>
        <w:tc>
          <w:tcPr>
            <w:tcW w:w="284" w:type="dxa"/>
            <w:tcBorders>
              <w:left w:val="single" w:sz="4" w:space="0" w:color="auto"/>
            </w:tcBorders>
          </w:tcPr>
          <w:p w:rsidR="003E1585" w:rsidRPr="00F35CF5" w:rsidRDefault="003E1585" w:rsidP="0015323B">
            <w:pPr>
              <w:bidi/>
              <w:ind w:right="-61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</w:tbl>
    <w:p w:rsidR="00A10B1B" w:rsidRPr="00F35CF5" w:rsidRDefault="00A10B1B" w:rsidP="0015323B">
      <w:pPr>
        <w:bidi/>
        <w:ind w:left="-992" w:right="-992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tbl>
      <w:tblPr>
        <w:bidiVisual/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127"/>
        <w:gridCol w:w="2835"/>
        <w:gridCol w:w="1559"/>
        <w:gridCol w:w="1984"/>
        <w:gridCol w:w="1702"/>
      </w:tblGrid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ر,ت</w:t>
            </w:r>
          </w:p>
        </w:tc>
        <w:tc>
          <w:tcPr>
            <w:tcW w:w="2127" w:type="dxa"/>
          </w:tcPr>
          <w:p w:rsidR="00A10B1B" w:rsidRPr="00F35CF5" w:rsidRDefault="0064586D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رقم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ا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لتلميذ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(ة)</w:t>
            </w: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الإسم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الكامل</w:t>
            </w: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تاريخ </w:t>
            </w: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الإزدياد</w:t>
            </w:r>
            <w:proofErr w:type="spellEnd"/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المؤسسة</w:t>
            </w: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النيابة</w:t>
            </w: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2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3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4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5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6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7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8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9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10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11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12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13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615FA2">
        <w:tc>
          <w:tcPr>
            <w:tcW w:w="708" w:type="dxa"/>
          </w:tcPr>
          <w:p w:rsidR="00A10B1B" w:rsidRPr="00F35CF5" w:rsidRDefault="00A10B1B" w:rsidP="0015323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14</w:t>
            </w:r>
          </w:p>
        </w:tc>
        <w:tc>
          <w:tcPr>
            <w:tcW w:w="2127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</w:tcPr>
          <w:p w:rsidR="00A10B1B" w:rsidRPr="00F35CF5" w:rsidRDefault="00A10B1B" w:rsidP="0015323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A10B1B">
        <w:tc>
          <w:tcPr>
            <w:tcW w:w="10915" w:type="dxa"/>
            <w:gridSpan w:val="6"/>
            <w:tcBorders>
              <w:left w:val="nil"/>
              <w:right w:val="nil"/>
            </w:tcBorders>
          </w:tcPr>
          <w:p w:rsidR="00A10B1B" w:rsidRPr="00F35CF5" w:rsidRDefault="00A10B1B" w:rsidP="0015323B">
            <w:pPr>
              <w:bidi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A10B1B" w:rsidRPr="00F35CF5" w:rsidTr="00A10B1B">
        <w:tc>
          <w:tcPr>
            <w:tcW w:w="10915" w:type="dxa"/>
            <w:gridSpan w:val="6"/>
          </w:tcPr>
          <w:p w:rsidR="00A10B1B" w:rsidRPr="00F35CF5" w:rsidRDefault="00A10B1B" w:rsidP="00FA1645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الإسم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الكامل </w:t>
            </w: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للمؤطر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(ة): </w:t>
            </w:r>
            <w:r w:rsidRPr="00FA1645">
              <w:rPr>
                <w:rFonts w:ascii="Times New Roman" w:hAnsi="Times New Roman"/>
                <w:bCs w:val="0"/>
                <w:sz w:val="16"/>
                <w:szCs w:val="16"/>
                <w:rtl/>
                <w:lang w:bidi="ar-MA"/>
              </w:rPr>
              <w:t>.......................</w:t>
            </w:r>
            <w:r w:rsidR="00AD5A09" w:rsidRPr="00FA1645">
              <w:rPr>
                <w:rFonts w:ascii="Times New Roman" w:hAnsi="Times New Roman"/>
                <w:bCs w:val="0"/>
                <w:sz w:val="16"/>
                <w:szCs w:val="16"/>
                <w:lang w:bidi="ar-MA"/>
              </w:rPr>
              <w:t>................</w:t>
            </w:r>
            <w:r w:rsidRPr="00FA1645">
              <w:rPr>
                <w:rFonts w:ascii="Times New Roman" w:hAnsi="Times New Roman"/>
                <w:bCs w:val="0"/>
                <w:sz w:val="16"/>
                <w:szCs w:val="16"/>
                <w:rtl/>
                <w:lang w:bidi="ar-MA"/>
              </w:rPr>
              <w:t>.................................................</w:t>
            </w:r>
            <w:r w:rsidRPr="00FA1645"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  <w:t xml:space="preserve">   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مقر العمل</w:t>
            </w: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: </w:t>
            </w:r>
            <w:r w:rsidRPr="00FA1645">
              <w:rPr>
                <w:rFonts w:ascii="Times New Roman" w:hAnsi="Times New Roman"/>
                <w:bCs w:val="0"/>
                <w:sz w:val="22"/>
                <w:szCs w:val="22"/>
                <w:rtl/>
                <w:lang w:bidi="ar-MA"/>
              </w:rPr>
              <w:t>.</w:t>
            </w:r>
            <w:proofErr w:type="gramEnd"/>
            <w:r w:rsidRPr="00FA1645">
              <w:rPr>
                <w:rFonts w:ascii="Times New Roman" w:hAnsi="Times New Roman"/>
                <w:bCs w:val="0"/>
                <w:sz w:val="22"/>
                <w:szCs w:val="22"/>
                <w:rtl/>
                <w:lang w:bidi="ar-MA"/>
              </w:rPr>
              <w:t>..................................................................</w:t>
            </w:r>
          </w:p>
        </w:tc>
      </w:tr>
    </w:tbl>
    <w:p w:rsidR="00A10B1B" w:rsidRPr="00F35CF5" w:rsidRDefault="005264DC" w:rsidP="005264DC">
      <w:pPr>
        <w:bidi/>
        <w:spacing w:before="60"/>
        <w:ind w:left="-567" w:right="-992"/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  <w:t>ملحوظة</w:t>
      </w:r>
      <w:r w:rsidRPr="00F35CF5">
        <w:rPr>
          <w:rFonts w:ascii="Times New Roman" w:hAnsi="Times New Roman" w:hint="cs"/>
          <w:b w:val="0"/>
          <w:sz w:val="26"/>
          <w:szCs w:val="26"/>
          <w:u w:val="single"/>
          <w:rtl/>
          <w:lang w:bidi="ar-MA"/>
        </w:rPr>
        <w:t>:</w:t>
      </w:r>
    </w:p>
    <w:p w:rsidR="00A10B1B" w:rsidRPr="00FA1645" w:rsidRDefault="00A10B1B" w:rsidP="000C2F69">
      <w:pPr>
        <w:pStyle w:val="Paragraphedeliste"/>
        <w:numPr>
          <w:ilvl w:val="0"/>
          <w:numId w:val="33"/>
        </w:numPr>
        <w:bidi/>
        <w:ind w:left="142" w:hanging="357"/>
        <w:contextualSpacing w:val="0"/>
        <w:rPr>
          <w:rFonts w:ascii="Times New Roman" w:hAnsi="Times New Roman"/>
          <w:bCs w:val="0"/>
          <w:sz w:val="26"/>
          <w:szCs w:val="26"/>
          <w:lang w:bidi="ar-MA"/>
        </w:rPr>
      </w:pPr>
      <w:r w:rsidRPr="00FA1645">
        <w:rPr>
          <w:rFonts w:ascii="Times New Roman" w:hAnsi="Times New Roman"/>
          <w:bCs w:val="0"/>
          <w:sz w:val="26"/>
          <w:szCs w:val="26"/>
          <w:rtl/>
          <w:lang w:bidi="ar-MA"/>
        </w:rPr>
        <w:t xml:space="preserve">توضع علامة  </w:t>
      </w:r>
      <w:r w:rsidRPr="00FA1645">
        <w:rPr>
          <w:rFonts w:ascii="Times New Roman" w:hAnsi="Times New Roman"/>
          <w:b w:val="0"/>
          <w:sz w:val="22"/>
          <w:szCs w:val="22"/>
          <w:lang w:bidi="ar-MA"/>
        </w:rPr>
        <w:t>X</w:t>
      </w:r>
      <w:r w:rsidRPr="00FA1645">
        <w:rPr>
          <w:rFonts w:ascii="Times New Roman" w:hAnsi="Times New Roman"/>
          <w:bCs w:val="0"/>
          <w:sz w:val="22"/>
          <w:szCs w:val="22"/>
          <w:rtl/>
          <w:lang w:bidi="ar-MA"/>
        </w:rPr>
        <w:t xml:space="preserve">  </w:t>
      </w:r>
      <w:r w:rsidRPr="00FA1645">
        <w:rPr>
          <w:rFonts w:ascii="Times New Roman" w:hAnsi="Times New Roman"/>
          <w:bCs w:val="0"/>
          <w:sz w:val="26"/>
          <w:szCs w:val="26"/>
          <w:rtl/>
          <w:lang w:bidi="ar-MA"/>
        </w:rPr>
        <w:t>في الخانة المناسبة؛</w:t>
      </w:r>
    </w:p>
    <w:p w:rsidR="00A10B1B" w:rsidRPr="00FA1645" w:rsidRDefault="00A10B1B" w:rsidP="000C2F69">
      <w:pPr>
        <w:pStyle w:val="Paragraphedeliste"/>
        <w:numPr>
          <w:ilvl w:val="0"/>
          <w:numId w:val="33"/>
        </w:numPr>
        <w:bidi/>
        <w:ind w:left="142" w:hanging="357"/>
        <w:contextualSpacing w:val="0"/>
        <w:rPr>
          <w:rFonts w:ascii="Times New Roman" w:hAnsi="Times New Roman"/>
          <w:bCs w:val="0"/>
          <w:sz w:val="26"/>
          <w:szCs w:val="26"/>
          <w:rtl/>
          <w:lang w:bidi="ar-MA"/>
        </w:rPr>
      </w:pPr>
      <w:r w:rsidRPr="00FA1645">
        <w:rPr>
          <w:rFonts w:ascii="Times New Roman" w:hAnsi="Times New Roman"/>
          <w:bCs w:val="0"/>
          <w:sz w:val="26"/>
          <w:szCs w:val="26"/>
          <w:rtl/>
          <w:lang w:bidi="ar-MA"/>
        </w:rPr>
        <w:t>بالنسبة لعدد التلميذات والتلاميذ المسموح بتسجيلهم</w:t>
      </w:r>
      <w:r w:rsidR="00641D79" w:rsidRPr="00FA1645">
        <w:rPr>
          <w:rFonts w:ascii="Times New Roman" w:hAnsi="Times New Roman" w:hint="cs"/>
          <w:bCs w:val="0"/>
          <w:sz w:val="26"/>
          <w:szCs w:val="26"/>
          <w:rtl/>
          <w:lang w:bidi="ar-MA"/>
        </w:rPr>
        <w:t xml:space="preserve">، المرجو مراجعة جداول عدد المشاركين </w:t>
      </w:r>
      <w:proofErr w:type="gramStart"/>
      <w:r w:rsidR="00641D79" w:rsidRPr="00FA1645">
        <w:rPr>
          <w:rFonts w:ascii="Times New Roman" w:hAnsi="Times New Roman" w:hint="cs"/>
          <w:bCs w:val="0"/>
          <w:sz w:val="26"/>
          <w:szCs w:val="26"/>
          <w:rtl/>
          <w:lang w:bidi="ar-MA"/>
        </w:rPr>
        <w:t>حسب</w:t>
      </w:r>
      <w:proofErr w:type="gramEnd"/>
      <w:r w:rsidR="00641D79" w:rsidRPr="00FA1645">
        <w:rPr>
          <w:rFonts w:ascii="Times New Roman" w:hAnsi="Times New Roman" w:hint="cs"/>
          <w:bCs w:val="0"/>
          <w:sz w:val="26"/>
          <w:szCs w:val="26"/>
          <w:rtl/>
          <w:lang w:bidi="ar-MA"/>
        </w:rPr>
        <w:t xml:space="preserve"> التخصص الرياضي</w:t>
      </w:r>
      <w:r w:rsidRPr="00FA1645">
        <w:rPr>
          <w:rFonts w:ascii="Times New Roman" w:hAnsi="Times New Roman"/>
          <w:bCs w:val="0"/>
          <w:sz w:val="26"/>
          <w:szCs w:val="26"/>
          <w:rtl/>
          <w:lang w:bidi="ar-MA"/>
        </w:rPr>
        <w:t>؛</w:t>
      </w:r>
    </w:p>
    <w:p w:rsidR="00A10B1B" w:rsidRPr="000C2F69" w:rsidRDefault="00A10B1B" w:rsidP="000C2F69">
      <w:pPr>
        <w:pStyle w:val="Paragraphedeliste"/>
        <w:numPr>
          <w:ilvl w:val="0"/>
          <w:numId w:val="33"/>
        </w:numPr>
        <w:bidi/>
        <w:ind w:left="142" w:hanging="357"/>
        <w:contextualSpacing w:val="0"/>
        <w:rPr>
          <w:rFonts w:ascii="Times New Roman" w:hAnsi="Times New Roman"/>
          <w:b w:val="0"/>
          <w:sz w:val="26"/>
          <w:szCs w:val="26"/>
          <w:rtl/>
          <w:lang w:bidi="ar-MA"/>
        </w:rPr>
      </w:pPr>
      <w:r w:rsidRPr="000C2F69">
        <w:rPr>
          <w:rFonts w:ascii="Times New Roman" w:hAnsi="Times New Roman"/>
          <w:bCs w:val="0"/>
          <w:sz w:val="26"/>
          <w:szCs w:val="26"/>
          <w:rtl/>
          <w:lang w:bidi="ar-MA"/>
        </w:rPr>
        <w:t xml:space="preserve">يعبأ هذا </w:t>
      </w:r>
      <w:r w:rsidR="000C2F69" w:rsidRPr="000C2F69">
        <w:rPr>
          <w:rFonts w:ascii="Times New Roman" w:hAnsi="Times New Roman"/>
          <w:bCs w:val="0"/>
          <w:sz w:val="26"/>
          <w:szCs w:val="26"/>
          <w:rtl/>
          <w:lang w:bidi="ar-MA"/>
        </w:rPr>
        <w:t>المطبوع ويرسل إلى الجهة المعنية</w:t>
      </w:r>
      <w:r w:rsidR="000C2F69" w:rsidRPr="000C2F69">
        <w:rPr>
          <w:rFonts w:ascii="Times New Roman" w:hAnsi="Times New Roman" w:hint="cs"/>
          <w:bCs w:val="0"/>
          <w:sz w:val="26"/>
          <w:szCs w:val="26"/>
          <w:rtl/>
          <w:lang w:bidi="ar-MA"/>
        </w:rPr>
        <w:t>، و</w:t>
      </w:r>
      <w:r w:rsidRPr="000C2F69">
        <w:rPr>
          <w:rFonts w:ascii="Times New Roman" w:hAnsi="Times New Roman"/>
          <w:bCs w:val="0"/>
          <w:sz w:val="26"/>
          <w:szCs w:val="26"/>
          <w:rtl/>
          <w:lang w:bidi="ar-MA"/>
        </w:rPr>
        <w:t>يكتفى بتوقيع هذا المطبوع من طرف الجهة المعنية حسب المرحلة الإقصائية.</w:t>
      </w:r>
    </w:p>
    <w:tbl>
      <w:tblPr>
        <w:tblpPr w:leftFromText="141" w:rightFromText="141" w:vertAnchor="text" w:horzAnchor="margin" w:tblpY="18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490"/>
        <w:gridCol w:w="2598"/>
        <w:gridCol w:w="2694"/>
      </w:tblGrid>
      <w:tr w:rsidR="00936A89" w:rsidRPr="00F35CF5" w:rsidTr="00D50DB1">
        <w:tc>
          <w:tcPr>
            <w:tcW w:w="2640" w:type="dxa"/>
          </w:tcPr>
          <w:p w:rsidR="00936A89" w:rsidRPr="00E3628A" w:rsidRDefault="00936A89" w:rsidP="00D50DB1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proofErr w:type="gram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البطولة</w:t>
            </w:r>
            <w:proofErr w:type="gram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 xml:space="preserve"> الإقليمية</w:t>
            </w:r>
          </w:p>
          <w:p w:rsidR="00936A89" w:rsidRPr="00E3628A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936A89" w:rsidRPr="00E3628A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مدير(ة) المؤسسة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الجمعية الرياضية المدرسية</w:t>
            </w:r>
          </w:p>
          <w:p w:rsidR="00936A89" w:rsidRPr="00E3628A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936A89" w:rsidRPr="00E3628A" w:rsidRDefault="00936A89" w:rsidP="00D50DB1">
            <w:pPr>
              <w:pStyle w:val="Paragraphedeliste"/>
              <w:bidi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936A89" w:rsidRPr="00E3628A" w:rsidRDefault="00936A89" w:rsidP="00D50DB1">
            <w:pPr>
              <w:pStyle w:val="Paragraphedeliste"/>
              <w:bidi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  <w:tc>
          <w:tcPr>
            <w:tcW w:w="2490" w:type="dxa"/>
          </w:tcPr>
          <w:p w:rsidR="00936A89" w:rsidRPr="00E3628A" w:rsidRDefault="00936A89" w:rsidP="00D50DB1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بطولة الجهوي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ة</w:t>
            </w:r>
          </w:p>
          <w:p w:rsidR="00936A89" w:rsidRPr="00E3628A" w:rsidRDefault="00936A89" w:rsidP="00D50DB1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936A89" w:rsidRPr="00E3628A" w:rsidRDefault="00936A89" w:rsidP="00D50DB1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نائب(ة) الوزارة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بالنيابة</w:t>
            </w:r>
          </w:p>
          <w:p w:rsidR="00936A89" w:rsidRPr="00E3628A" w:rsidRDefault="00936A89" w:rsidP="00D50DB1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936A89" w:rsidRPr="00E3628A" w:rsidRDefault="00936A89" w:rsidP="00D50DB1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</w:p>
        </w:tc>
        <w:tc>
          <w:tcPr>
            <w:tcW w:w="2598" w:type="dxa"/>
          </w:tcPr>
          <w:p w:rsidR="00936A89" w:rsidRPr="00E3628A" w:rsidRDefault="00936A89" w:rsidP="00D50DB1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بطولة مابين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 xml:space="preserve">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الجه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ات</w:t>
            </w:r>
          </w:p>
          <w:p w:rsidR="00936A89" w:rsidRPr="00E3628A" w:rsidRDefault="00936A89" w:rsidP="00D50DB1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936A89" w:rsidRPr="00E3628A" w:rsidRDefault="00936A89" w:rsidP="00D50DB1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مدير(ة) الأكاديمية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بالأكاديمية</w:t>
            </w:r>
          </w:p>
          <w:p w:rsidR="00936A89" w:rsidRPr="00E3628A" w:rsidRDefault="00936A89" w:rsidP="00D50DB1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936A89" w:rsidRPr="00E3628A" w:rsidRDefault="00936A89" w:rsidP="00D50DB1">
            <w:pPr>
              <w:pStyle w:val="Paragraphedeliste"/>
              <w:bidi/>
              <w:ind w:left="125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  <w:tc>
          <w:tcPr>
            <w:tcW w:w="2694" w:type="dxa"/>
          </w:tcPr>
          <w:p w:rsidR="00936A89" w:rsidRPr="00E3628A" w:rsidRDefault="00936A89" w:rsidP="00D50DB1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البطولة الوطنية</w:t>
            </w:r>
          </w:p>
          <w:p w:rsidR="00936A89" w:rsidRPr="00E3628A" w:rsidRDefault="00936A89" w:rsidP="00D50DB1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936A89" w:rsidRPr="00E3628A" w:rsidRDefault="00936A89" w:rsidP="00D50DB1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مدير(ة) الأكاديمية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بالأكاديمية</w:t>
            </w:r>
          </w:p>
          <w:p w:rsidR="00936A89" w:rsidRPr="00E3628A" w:rsidRDefault="00936A89" w:rsidP="00D50DB1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936A89" w:rsidRPr="00E3628A" w:rsidRDefault="00936A89" w:rsidP="00D50DB1">
            <w:pPr>
              <w:pStyle w:val="Paragraphedeliste"/>
              <w:bidi/>
              <w:ind w:left="125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</w:tr>
    </w:tbl>
    <w:tbl>
      <w:tblPr>
        <w:bidiVisual/>
        <w:tblW w:w="10915" w:type="dxa"/>
        <w:tblInd w:w="-601" w:type="dxa"/>
        <w:tblLook w:val="04A0" w:firstRow="1" w:lastRow="0" w:firstColumn="1" w:lastColumn="0" w:noHBand="0" w:noVBand="1"/>
      </w:tblPr>
      <w:tblGrid>
        <w:gridCol w:w="2605"/>
        <w:gridCol w:w="6609"/>
        <w:gridCol w:w="1701"/>
      </w:tblGrid>
      <w:tr w:rsidR="002E1761" w:rsidRPr="00F35CF5" w:rsidTr="000C2F69">
        <w:tc>
          <w:tcPr>
            <w:tcW w:w="2562" w:type="dxa"/>
          </w:tcPr>
          <w:p w:rsidR="002E1761" w:rsidRPr="000C2F69" w:rsidRDefault="0059020B" w:rsidP="00936A89">
            <w:pPr>
              <w:bidi/>
              <w:ind w:right="709"/>
              <w:jc w:val="center"/>
              <w:rPr>
                <w:rFonts w:ascii="Times New Roman" w:hAnsi="Times New Roman"/>
                <w:noProof/>
                <w:sz w:val="18"/>
                <w:szCs w:val="18"/>
                <w:rtl/>
              </w:rPr>
            </w:pPr>
            <w:r w:rsidRPr="00F35CF5"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  <w:lastRenderedPageBreak/>
              <w:br w:type="page"/>
            </w:r>
            <w:bookmarkStart w:id="5" w:name="OLE_LINK30"/>
            <w:bookmarkStart w:id="6" w:name="OLE_LINK31"/>
          </w:p>
          <w:p w:rsidR="00936A89" w:rsidRPr="00F35CF5" w:rsidRDefault="00DF2962" w:rsidP="00936A89">
            <w:pPr>
              <w:bidi/>
              <w:ind w:right="709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1038225" cy="1076325"/>
                  <wp:effectExtent l="19050" t="0" r="9525" b="0"/>
                  <wp:docPr id="5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1076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52" w:type="dxa"/>
          </w:tcPr>
          <w:p w:rsidR="00030948" w:rsidRPr="000C2F69" w:rsidRDefault="002E1761" w:rsidP="000C2F69">
            <w:pPr>
              <w:pStyle w:val="En-tte"/>
              <w:tabs>
                <w:tab w:val="left" w:pos="7513"/>
              </w:tabs>
              <w:bidi/>
              <w:spacing w:before="240"/>
              <w:jc w:val="center"/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</w:pPr>
            <w:r w:rsidRPr="000C2F69"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  <w:t>البطولة المدرسية للرياضات الجماعية</w:t>
            </w:r>
          </w:p>
          <w:p w:rsidR="002E1761" w:rsidRPr="000C2F69" w:rsidRDefault="002E1761" w:rsidP="000C2F69">
            <w:pPr>
              <w:pStyle w:val="En-tte"/>
              <w:tabs>
                <w:tab w:val="left" w:pos="7513"/>
              </w:tabs>
              <w:bidi/>
              <w:jc w:val="center"/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</w:pPr>
            <w:r w:rsidRPr="000C2F69"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  <w:t xml:space="preserve">كرة اليد ـ كرة السلة ـ </w:t>
            </w:r>
            <w:proofErr w:type="spellStart"/>
            <w:r w:rsidRPr="000C2F69"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  <w:t>الروكبي</w:t>
            </w:r>
            <w:proofErr w:type="spellEnd"/>
            <w:r w:rsidRPr="000C2F69"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  <w:t xml:space="preserve"> ـ الكرة الطائرة ـ </w:t>
            </w:r>
            <w:r w:rsidR="00E80D1D" w:rsidRPr="000C2F69"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  <w:t>كرة القدم</w:t>
            </w:r>
          </w:p>
          <w:p w:rsidR="002E1761" w:rsidRPr="000C2F69" w:rsidRDefault="002E1761" w:rsidP="000C2F69">
            <w:pPr>
              <w:pStyle w:val="En-tte"/>
              <w:tabs>
                <w:tab w:val="left" w:pos="7513"/>
              </w:tabs>
              <w:bidi/>
              <w:jc w:val="center"/>
              <w:rPr>
                <w:rFonts w:ascii="Times New Roman" w:hAnsi="Times New Roman"/>
                <w:b w:val="0"/>
                <w:sz w:val="32"/>
                <w:szCs w:val="32"/>
                <w:lang w:bidi="ar-MA"/>
              </w:rPr>
            </w:pPr>
            <w:r w:rsidRPr="000C2F69"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  <w:t>لائحة الفرق المؤهلة</w:t>
            </w:r>
          </w:p>
          <w:p w:rsidR="002E1761" w:rsidRPr="00F35CF5" w:rsidRDefault="002E1761" w:rsidP="000C2F69">
            <w:pPr>
              <w:pStyle w:val="En-tte"/>
              <w:tabs>
                <w:tab w:val="left" w:pos="7513"/>
              </w:tabs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</w:pPr>
            <w:r w:rsidRPr="000C2F69"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  <w:t>(</w:t>
            </w:r>
            <w:proofErr w:type="gramStart"/>
            <w:r w:rsidRPr="000C2F69"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  <w:t>مطبوع</w:t>
            </w:r>
            <w:proofErr w:type="gramEnd"/>
            <w:r w:rsidRPr="000C2F69"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  <w:t xml:space="preserve"> رقم </w:t>
            </w:r>
            <w:r w:rsidR="00C86764" w:rsidRPr="000C2F69"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  <w:t>2</w:t>
            </w:r>
            <w:r w:rsidRPr="000C2F69">
              <w:rPr>
                <w:rFonts w:ascii="Times New Roman" w:hAnsi="Times New Roman"/>
                <w:b w:val="0"/>
                <w:sz w:val="32"/>
                <w:szCs w:val="32"/>
                <w:rtl/>
                <w:lang w:bidi="ar-MA"/>
              </w:rPr>
              <w:t>)</w:t>
            </w:r>
          </w:p>
        </w:tc>
        <w:tc>
          <w:tcPr>
            <w:tcW w:w="1701" w:type="dxa"/>
          </w:tcPr>
          <w:p w:rsidR="002E1761" w:rsidRPr="00F35CF5" w:rsidRDefault="00DF2962" w:rsidP="0015323B">
            <w:pPr>
              <w:bidi/>
              <w:ind w:right="34"/>
              <w:jc w:val="right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895350" cy="1114425"/>
                  <wp:effectExtent l="19050" t="0" r="0" b="0"/>
                  <wp:docPr id="6" name="Image 3" descr="logo-frm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logo-frm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5"/>
      <w:bookmarkEnd w:id="6"/>
    </w:tbl>
    <w:p w:rsidR="000C0FAE" w:rsidRPr="00F35CF5" w:rsidRDefault="000C0FAE" w:rsidP="0015323B">
      <w:pPr>
        <w:pStyle w:val="Paragraphedeliste"/>
        <w:bidi/>
        <w:spacing w:line="192" w:lineRule="auto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tbl>
      <w:tblPr>
        <w:bidiVisual/>
        <w:tblW w:w="10631" w:type="dxa"/>
        <w:tblInd w:w="-459" w:type="dxa"/>
        <w:tblLook w:val="04A0" w:firstRow="1" w:lastRow="0" w:firstColumn="1" w:lastColumn="0" w:noHBand="0" w:noVBand="1"/>
      </w:tblPr>
      <w:tblGrid>
        <w:gridCol w:w="1276"/>
        <w:gridCol w:w="1843"/>
        <w:gridCol w:w="426"/>
        <w:gridCol w:w="1749"/>
        <w:gridCol w:w="376"/>
        <w:gridCol w:w="2410"/>
        <w:gridCol w:w="425"/>
        <w:gridCol w:w="1701"/>
        <w:gridCol w:w="425"/>
      </w:tblGrid>
      <w:tr w:rsidR="00030948" w:rsidRPr="00F35CF5" w:rsidTr="001676E5">
        <w:tc>
          <w:tcPr>
            <w:tcW w:w="1276" w:type="dxa"/>
            <w:vAlign w:val="center"/>
          </w:tcPr>
          <w:p w:rsidR="00030948" w:rsidRPr="00F35CF5" w:rsidRDefault="00030948" w:rsidP="0015323B">
            <w:pPr>
              <w:tabs>
                <w:tab w:val="left" w:pos="2387"/>
              </w:tabs>
              <w:bidi/>
              <w:jc w:val="center"/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  <w:t>المرحلـة</w:t>
            </w:r>
            <w:bookmarkStart w:id="7" w:name="OLE_LINK232"/>
            <w:bookmarkStart w:id="8" w:name="OLE_LINK233"/>
            <w:r w:rsidRPr="00F35CF5"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  <w:t>*</w:t>
            </w:r>
            <w:bookmarkEnd w:id="7"/>
            <w:bookmarkEnd w:id="8"/>
            <w:r w:rsidRPr="00F35CF5"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  <w:t>: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030948" w:rsidRPr="00F35CF5" w:rsidRDefault="00030948" w:rsidP="0015323B">
            <w:pPr>
              <w:tabs>
                <w:tab w:val="left" w:pos="2387"/>
              </w:tabs>
              <w:bidi/>
              <w:jc w:val="center"/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</w:pPr>
            <w:proofErr w:type="gramStart"/>
            <w:r w:rsidRPr="00F35CF5"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  <w:t>البطولة</w:t>
            </w:r>
            <w:proofErr w:type="gramEnd"/>
            <w:r w:rsidRPr="00F35CF5"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  <w:t xml:space="preserve"> الإقليمية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48" w:rsidRPr="00F35CF5" w:rsidRDefault="00030948" w:rsidP="0015323B">
            <w:pPr>
              <w:tabs>
                <w:tab w:val="left" w:pos="2387"/>
              </w:tabs>
              <w:bidi/>
              <w:ind w:right="709"/>
              <w:jc w:val="center"/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</w:pPr>
          </w:p>
        </w:tc>
        <w:tc>
          <w:tcPr>
            <w:tcW w:w="17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948" w:rsidRPr="00F35CF5" w:rsidRDefault="00863701" w:rsidP="0015323B">
            <w:pPr>
              <w:bidi/>
              <w:jc w:val="center"/>
              <w:rPr>
                <w:rFonts w:ascii="Times New Roman" w:hAnsi="Times New Roman"/>
                <w:b w:val="0"/>
                <w:w w:val="95"/>
                <w:sz w:val="26"/>
                <w:szCs w:val="26"/>
              </w:rPr>
            </w:pPr>
            <w:r w:rsidRPr="00F35CF5">
              <w:rPr>
                <w:rFonts w:ascii="Times New Roman" w:hAnsi="Times New Roman" w:hint="cs"/>
                <w:b w:val="0"/>
                <w:w w:val="95"/>
                <w:sz w:val="26"/>
                <w:szCs w:val="26"/>
                <w:rtl/>
                <w:lang w:bidi="ar-MA"/>
              </w:rPr>
              <w:t>ال</w:t>
            </w:r>
            <w:r w:rsidR="00030948" w:rsidRPr="00F35CF5"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  <w:t xml:space="preserve">بطولة </w:t>
            </w:r>
            <w:r w:rsidRPr="00F35CF5"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  <w:t>الجهوي</w:t>
            </w:r>
            <w:r w:rsidRPr="00F35CF5">
              <w:rPr>
                <w:rFonts w:ascii="Times New Roman" w:hAnsi="Times New Roman" w:hint="cs"/>
                <w:b w:val="0"/>
                <w:w w:val="95"/>
                <w:sz w:val="26"/>
                <w:szCs w:val="26"/>
                <w:rtl/>
                <w:lang w:bidi="ar-MA"/>
              </w:rPr>
              <w:t>ة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48" w:rsidRPr="00F35CF5" w:rsidRDefault="00030948" w:rsidP="0015323B">
            <w:pPr>
              <w:bidi/>
              <w:jc w:val="center"/>
              <w:rPr>
                <w:rFonts w:ascii="Times New Roman" w:hAnsi="Times New Roman"/>
                <w:b w:val="0"/>
                <w:w w:val="95"/>
                <w:sz w:val="26"/>
                <w:szCs w:val="26"/>
              </w:rPr>
            </w:pPr>
          </w:p>
        </w:tc>
        <w:tc>
          <w:tcPr>
            <w:tcW w:w="24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948" w:rsidRPr="00F35CF5" w:rsidRDefault="00030948" w:rsidP="0015323B">
            <w:pPr>
              <w:bidi/>
              <w:jc w:val="center"/>
              <w:rPr>
                <w:rFonts w:ascii="Times New Roman" w:hAnsi="Times New Roman"/>
                <w:b w:val="0"/>
                <w:w w:val="95"/>
                <w:sz w:val="26"/>
                <w:szCs w:val="26"/>
              </w:rPr>
            </w:pPr>
            <w:r w:rsidRPr="00F35CF5"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  <w:t xml:space="preserve">بطولة </w:t>
            </w:r>
            <w:r w:rsidR="00863701" w:rsidRPr="00F35CF5"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  <w:t>مابين</w:t>
            </w:r>
            <w:r w:rsidR="00863701" w:rsidRPr="00F35CF5">
              <w:rPr>
                <w:rFonts w:ascii="Times New Roman" w:hAnsi="Times New Roman" w:hint="cs"/>
                <w:b w:val="0"/>
                <w:w w:val="95"/>
                <w:sz w:val="26"/>
                <w:szCs w:val="26"/>
                <w:rtl/>
                <w:lang w:bidi="ar-MA"/>
              </w:rPr>
              <w:t xml:space="preserve"> </w:t>
            </w:r>
            <w:r w:rsidR="00863701" w:rsidRPr="00F35CF5"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  <w:t>الجه</w:t>
            </w:r>
            <w:r w:rsidR="00863701" w:rsidRPr="00F35CF5">
              <w:rPr>
                <w:rFonts w:ascii="Times New Roman" w:hAnsi="Times New Roman" w:hint="cs"/>
                <w:b w:val="0"/>
                <w:w w:val="95"/>
                <w:sz w:val="26"/>
                <w:szCs w:val="26"/>
                <w:rtl/>
                <w:lang w:bidi="ar-MA"/>
              </w:rPr>
              <w:t>ات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48" w:rsidRPr="00F35CF5" w:rsidRDefault="00030948" w:rsidP="0015323B">
            <w:pPr>
              <w:bidi/>
              <w:jc w:val="center"/>
              <w:rPr>
                <w:rFonts w:ascii="Times New Roman" w:hAnsi="Times New Roman"/>
                <w:b w:val="0"/>
                <w:w w:val="95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30948" w:rsidRPr="00F35CF5" w:rsidRDefault="00030948" w:rsidP="0015323B">
            <w:pPr>
              <w:bidi/>
              <w:jc w:val="center"/>
              <w:rPr>
                <w:rFonts w:ascii="Times New Roman" w:hAnsi="Times New Roman"/>
                <w:b w:val="0"/>
                <w:w w:val="95"/>
                <w:sz w:val="26"/>
                <w:szCs w:val="26"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w w:val="95"/>
                <w:sz w:val="26"/>
                <w:szCs w:val="26"/>
                <w:rtl/>
                <w:lang w:bidi="ar-MA"/>
              </w:rPr>
              <w:t>البطولة الوطنية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0948" w:rsidRPr="00F35CF5" w:rsidRDefault="00030948" w:rsidP="0015323B">
            <w:pPr>
              <w:bidi/>
              <w:jc w:val="center"/>
              <w:rPr>
                <w:rFonts w:ascii="Times New Roman" w:hAnsi="Times New Roman"/>
                <w:b w:val="0"/>
                <w:w w:val="95"/>
                <w:sz w:val="26"/>
                <w:szCs w:val="26"/>
              </w:rPr>
            </w:pPr>
          </w:p>
        </w:tc>
      </w:tr>
    </w:tbl>
    <w:p w:rsidR="0094693D" w:rsidRPr="00F35CF5" w:rsidRDefault="0094693D" w:rsidP="000C2F69">
      <w:pPr>
        <w:bidi/>
        <w:spacing w:before="120"/>
        <w:ind w:left="-426"/>
        <w:rPr>
          <w:rFonts w:ascii="Times New Roman" w:hAnsi="Times New Roman"/>
          <w:sz w:val="26"/>
          <w:szCs w:val="26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>الأكاديمية الجهوية للتربية والتكوين لجهة</w:t>
      </w:r>
      <w:r w:rsidR="00B3190B" w:rsidRPr="00F35CF5">
        <w:rPr>
          <w:rFonts w:ascii="Times New Roman" w:hAnsi="Times New Roman" w:hint="cs"/>
          <w:b w:val="0"/>
          <w:sz w:val="26"/>
          <w:szCs w:val="26"/>
          <w:rtl/>
          <w:lang w:bidi="ar-MA"/>
        </w:rPr>
        <w:t>:</w:t>
      </w:r>
      <w:r w:rsidRPr="00F35CF5">
        <w:rPr>
          <w:rFonts w:ascii="Times New Roman" w:hAnsi="Times New Roman"/>
          <w:sz w:val="26"/>
          <w:szCs w:val="26"/>
          <w:rtl/>
          <w:lang w:bidi="ar-MA"/>
        </w:rPr>
        <w:t xml:space="preserve"> </w:t>
      </w:r>
      <w:r w:rsidRPr="000C2F69">
        <w:rPr>
          <w:rFonts w:ascii="Times New Roman" w:hAnsi="Times New Roman"/>
          <w:sz w:val="18"/>
          <w:szCs w:val="18"/>
          <w:rtl/>
          <w:lang w:bidi="ar-MA"/>
        </w:rPr>
        <w:t>........................</w:t>
      </w:r>
      <w:r w:rsidR="00E80D1D" w:rsidRPr="000C2F69">
        <w:rPr>
          <w:rFonts w:ascii="Times New Roman" w:hAnsi="Times New Roman"/>
          <w:sz w:val="18"/>
          <w:szCs w:val="18"/>
          <w:rtl/>
          <w:lang w:bidi="ar-MA"/>
        </w:rPr>
        <w:t>..................................................................</w:t>
      </w:r>
      <w:r w:rsidRPr="000C2F69">
        <w:rPr>
          <w:rFonts w:ascii="Times New Roman" w:hAnsi="Times New Roman"/>
          <w:sz w:val="18"/>
          <w:szCs w:val="18"/>
          <w:rtl/>
          <w:lang w:bidi="ar-MA"/>
        </w:rPr>
        <w:t>...............................................</w:t>
      </w:r>
    </w:p>
    <w:p w:rsidR="0094693D" w:rsidRPr="00F35CF5" w:rsidRDefault="0094693D" w:rsidP="0015323B">
      <w:pPr>
        <w:pStyle w:val="Paragraphedeliste"/>
        <w:bidi/>
        <w:ind w:left="282" w:right="-851"/>
        <w:rPr>
          <w:rFonts w:ascii="Times New Roman" w:hAnsi="Times New Roman"/>
          <w:sz w:val="26"/>
          <w:szCs w:val="26"/>
          <w:lang w:bidi="ar-MA"/>
        </w:rPr>
      </w:pPr>
    </w:p>
    <w:tbl>
      <w:tblPr>
        <w:bidiVisual/>
        <w:tblW w:w="10598" w:type="dxa"/>
        <w:tblInd w:w="-1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186"/>
        <w:gridCol w:w="1288"/>
        <w:gridCol w:w="1920"/>
        <w:gridCol w:w="1560"/>
        <w:gridCol w:w="1864"/>
        <w:gridCol w:w="1390"/>
        <w:gridCol w:w="1390"/>
      </w:tblGrid>
      <w:tr w:rsidR="00DD71C4" w:rsidRPr="00F35CF5" w:rsidTr="00B67281">
        <w:tc>
          <w:tcPr>
            <w:tcW w:w="1186" w:type="dxa"/>
            <w:vMerge w:val="restart"/>
            <w:vAlign w:val="center"/>
          </w:tcPr>
          <w:p w:rsidR="00DD71C4" w:rsidRPr="00F35CF5" w:rsidRDefault="00DD71C4" w:rsidP="00DD71C4">
            <w:pPr>
              <w:tabs>
                <w:tab w:val="left" w:pos="1386"/>
              </w:tabs>
              <w:bidi/>
              <w:spacing w:before="120" w:after="120" w:line="192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نوع الرياضة</w:t>
            </w:r>
          </w:p>
        </w:tc>
        <w:tc>
          <w:tcPr>
            <w:tcW w:w="1288" w:type="dxa"/>
            <w:vMerge w:val="restart"/>
            <w:vAlign w:val="center"/>
          </w:tcPr>
          <w:p w:rsidR="00DD71C4" w:rsidRPr="00F35CF5" w:rsidRDefault="00DD71C4" w:rsidP="00DD71C4">
            <w:pPr>
              <w:bidi/>
              <w:spacing w:before="120" w:after="120" w:line="192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الفئة</w:t>
            </w:r>
          </w:p>
        </w:tc>
        <w:tc>
          <w:tcPr>
            <w:tcW w:w="1920" w:type="dxa"/>
            <w:vMerge w:val="restart"/>
            <w:vAlign w:val="center"/>
          </w:tcPr>
          <w:p w:rsidR="00DD71C4" w:rsidRPr="00F35CF5" w:rsidRDefault="00DD71C4" w:rsidP="00DD71C4">
            <w:pPr>
              <w:bidi/>
              <w:spacing w:before="120" w:after="120" w:line="192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المؤسسة</w:t>
            </w:r>
          </w:p>
        </w:tc>
        <w:tc>
          <w:tcPr>
            <w:tcW w:w="1560" w:type="dxa"/>
            <w:vMerge w:val="restart"/>
            <w:vAlign w:val="center"/>
          </w:tcPr>
          <w:p w:rsidR="00DD71C4" w:rsidRPr="00F35CF5" w:rsidRDefault="00DD71C4" w:rsidP="00DD71C4">
            <w:pPr>
              <w:bidi/>
              <w:spacing w:before="120" w:after="120" w:line="192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النيابة</w:t>
            </w:r>
          </w:p>
        </w:tc>
        <w:tc>
          <w:tcPr>
            <w:tcW w:w="4644" w:type="dxa"/>
            <w:gridSpan w:val="3"/>
            <w:vAlign w:val="center"/>
          </w:tcPr>
          <w:p w:rsidR="00444A4A" w:rsidRDefault="00DD71C4" w:rsidP="00444A4A">
            <w:pPr>
              <w:bidi/>
              <w:spacing w:before="120" w:after="120" w:line="192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 xml:space="preserve">عدد المقابلات </w:t>
            </w:r>
            <w:proofErr w:type="gramStart"/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التي</w:t>
            </w:r>
            <w:proofErr w:type="gramEnd"/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 xml:space="preserve"> تم إجراؤها</w:t>
            </w:r>
            <w:r w:rsidR="00B67281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 xml:space="preserve"> قبل التأهل</w:t>
            </w:r>
          </w:p>
          <w:p w:rsidR="00DD71C4" w:rsidRPr="00F35CF5" w:rsidRDefault="00B67281" w:rsidP="00444A4A">
            <w:pPr>
              <w:bidi/>
              <w:spacing w:before="120" w:after="120" w:line="192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gramStart"/>
            <w:r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إلى</w:t>
            </w:r>
            <w:proofErr w:type="gramEnd"/>
            <w:r w:rsidR="00444A4A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 xml:space="preserve"> البطولة الوطنية</w:t>
            </w: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DD71C4">
            <w:pPr>
              <w:bidi/>
              <w:spacing w:before="120" w:after="120"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  <w:vMerge/>
          </w:tcPr>
          <w:p w:rsidR="00DD71C4" w:rsidRPr="00F35CF5" w:rsidRDefault="00DD71C4" w:rsidP="00DD71C4">
            <w:pPr>
              <w:bidi/>
              <w:spacing w:before="120" w:after="120"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  <w:vMerge/>
          </w:tcPr>
          <w:p w:rsidR="00DD71C4" w:rsidRPr="00F35CF5" w:rsidRDefault="00DD71C4" w:rsidP="00DD71C4">
            <w:pPr>
              <w:bidi/>
              <w:spacing w:before="120" w:after="120"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  <w:vMerge/>
          </w:tcPr>
          <w:p w:rsidR="00DD71C4" w:rsidRPr="00F35CF5" w:rsidRDefault="00DD71C4" w:rsidP="00DD71C4">
            <w:pPr>
              <w:bidi/>
              <w:spacing w:before="120" w:after="120"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936A89">
            <w:pPr>
              <w:bidi/>
              <w:spacing w:before="120" w:after="120" w:line="192" w:lineRule="auto"/>
              <w:jc w:val="center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sz w:val="26"/>
                <w:szCs w:val="26"/>
                <w:rtl/>
                <w:lang w:bidi="ar-MA"/>
              </w:rPr>
              <w:t>إقليميا</w:t>
            </w:r>
          </w:p>
        </w:tc>
        <w:tc>
          <w:tcPr>
            <w:tcW w:w="1390" w:type="dxa"/>
            <w:vAlign w:val="center"/>
          </w:tcPr>
          <w:p w:rsidR="00DD71C4" w:rsidRPr="00F35CF5" w:rsidRDefault="00DD71C4" w:rsidP="00936A89">
            <w:pPr>
              <w:bidi/>
              <w:spacing w:before="120" w:after="120" w:line="192" w:lineRule="auto"/>
              <w:jc w:val="center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sz w:val="26"/>
                <w:szCs w:val="26"/>
                <w:rtl/>
                <w:lang w:bidi="ar-MA"/>
              </w:rPr>
              <w:t>جهويا</w:t>
            </w:r>
          </w:p>
        </w:tc>
        <w:tc>
          <w:tcPr>
            <w:tcW w:w="1390" w:type="dxa"/>
            <w:vAlign w:val="center"/>
          </w:tcPr>
          <w:p w:rsidR="00DD71C4" w:rsidRPr="00F35CF5" w:rsidRDefault="00DD71C4" w:rsidP="00936A89">
            <w:pPr>
              <w:bidi/>
              <w:spacing w:before="120" w:after="120" w:line="192" w:lineRule="auto"/>
              <w:jc w:val="center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  <w:proofErr w:type="gramStart"/>
            <w:r w:rsidRPr="00F35CF5">
              <w:rPr>
                <w:rFonts w:ascii="Times New Roman" w:hAnsi="Times New Roman" w:hint="cs"/>
                <w:sz w:val="26"/>
                <w:szCs w:val="26"/>
                <w:rtl/>
                <w:lang w:bidi="ar-MA"/>
              </w:rPr>
              <w:t>مابين</w:t>
            </w:r>
            <w:proofErr w:type="gramEnd"/>
            <w:r w:rsidRPr="00F35CF5">
              <w:rPr>
                <w:rFonts w:ascii="Times New Roman" w:hAnsi="Times New Roman" w:hint="cs"/>
                <w:sz w:val="26"/>
                <w:szCs w:val="26"/>
                <w:rtl/>
                <w:lang w:bidi="ar-MA"/>
              </w:rPr>
              <w:t xml:space="preserve"> الجهات</w:t>
            </w:r>
          </w:p>
        </w:tc>
      </w:tr>
      <w:tr w:rsidR="00DD71C4" w:rsidRPr="00F35CF5" w:rsidTr="00B67281">
        <w:tc>
          <w:tcPr>
            <w:tcW w:w="1186" w:type="dxa"/>
            <w:vMerge w:val="restart"/>
          </w:tcPr>
          <w:p w:rsidR="00DD71C4" w:rsidRPr="00F35CF5" w:rsidRDefault="00DD71C4" w:rsidP="0015323B">
            <w:pPr>
              <w:bidi/>
              <w:spacing w:before="1080"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 w:val="restart"/>
          </w:tcPr>
          <w:p w:rsidR="00DD71C4" w:rsidRPr="00F35CF5" w:rsidRDefault="00DD71C4" w:rsidP="0015323B">
            <w:pPr>
              <w:bidi/>
              <w:spacing w:before="1200" w:line="19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before="1200"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before="1200"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before="1200"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444A4A">
        <w:trPr>
          <w:trHeight w:val="248"/>
        </w:trPr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 w:val="restart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before="1200"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before="1200"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before="1200"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before="1200"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 w:val="restart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  <w:tr w:rsidR="00DD71C4" w:rsidRPr="00F35CF5" w:rsidTr="00B67281">
        <w:tc>
          <w:tcPr>
            <w:tcW w:w="1186" w:type="dxa"/>
            <w:vMerge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88" w:type="dxa"/>
          </w:tcPr>
          <w:p w:rsidR="00DD71C4" w:rsidRPr="00F35CF5" w:rsidRDefault="00DD71C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2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56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864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  <w:tc>
          <w:tcPr>
            <w:tcW w:w="1390" w:type="dxa"/>
          </w:tcPr>
          <w:p w:rsidR="00DD71C4" w:rsidRPr="00F35CF5" w:rsidRDefault="00DD71C4" w:rsidP="0015323B">
            <w:pPr>
              <w:bidi/>
              <w:spacing w:line="192" w:lineRule="auto"/>
              <w:rPr>
                <w:rFonts w:ascii="Times New Roman" w:hAnsi="Times New Roman"/>
                <w:sz w:val="26"/>
                <w:szCs w:val="26"/>
                <w:rtl/>
                <w:lang w:bidi="ar-MA"/>
              </w:rPr>
            </w:pPr>
          </w:p>
        </w:tc>
      </w:tr>
    </w:tbl>
    <w:p w:rsidR="001A1920" w:rsidRDefault="001A1920" w:rsidP="0015323B">
      <w:pPr>
        <w:tabs>
          <w:tab w:val="left" w:pos="7407"/>
        </w:tabs>
        <w:bidi/>
        <w:spacing w:before="120" w:line="192" w:lineRule="auto"/>
        <w:ind w:left="-284" w:right="-851"/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</w:pPr>
      <w:bookmarkStart w:id="9" w:name="OLE_LINK296"/>
      <w:bookmarkStart w:id="10" w:name="OLE_LINK297"/>
    </w:p>
    <w:p w:rsidR="0094693D" w:rsidRPr="00F35CF5" w:rsidRDefault="0094693D" w:rsidP="001A1920">
      <w:pPr>
        <w:tabs>
          <w:tab w:val="left" w:pos="7407"/>
        </w:tabs>
        <w:bidi/>
        <w:spacing w:before="120" w:line="192" w:lineRule="auto"/>
        <w:ind w:left="-284" w:right="-851"/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  <w:t>ملحوظة:</w:t>
      </w:r>
      <w:bookmarkStart w:id="11" w:name="OLE_LINK234"/>
      <w:bookmarkStart w:id="12" w:name="OLE_LINK235"/>
    </w:p>
    <w:p w:rsidR="00030948" w:rsidRPr="00F35CF5" w:rsidRDefault="00964EB7" w:rsidP="0015323B">
      <w:pPr>
        <w:pStyle w:val="Paragraphedeliste"/>
        <w:bidi/>
        <w:spacing w:line="192" w:lineRule="auto"/>
        <w:ind w:left="0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  <w:r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ـ (</w:t>
      </w:r>
      <w:r w:rsidRPr="00F35CF5">
        <w:rPr>
          <w:rFonts w:ascii="Times New Roman" w:hAnsi="Times New Roman"/>
          <w:bCs w:val="0"/>
          <w:w w:val="95"/>
          <w:sz w:val="26"/>
          <w:szCs w:val="26"/>
          <w:rtl/>
          <w:lang w:bidi="ar-MA"/>
        </w:rPr>
        <w:t xml:space="preserve">*) </w:t>
      </w:r>
      <w:r w:rsidR="00030948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توضع علامة </w:t>
      </w:r>
      <w:r w:rsidR="00030948" w:rsidRPr="00F35CF5">
        <w:rPr>
          <w:rFonts w:ascii="Times New Roman" w:hAnsi="Times New Roman"/>
          <w:b w:val="0"/>
          <w:bCs w:val="0"/>
          <w:sz w:val="26"/>
          <w:szCs w:val="26"/>
          <w:lang w:bidi="ar-MA"/>
        </w:rPr>
        <w:t>X</w:t>
      </w:r>
      <w:r w:rsidR="00030948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 في الخانة المناسبة؛</w:t>
      </w:r>
    </w:p>
    <w:p w:rsidR="00A87FF9" w:rsidRPr="00F35CF5" w:rsidRDefault="00B56DB0" w:rsidP="0015323B">
      <w:pPr>
        <w:pStyle w:val="Paragraphedeliste"/>
        <w:bidi/>
        <w:spacing w:line="192" w:lineRule="auto"/>
        <w:ind w:left="0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  <w:r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ـ </w:t>
      </w:r>
      <w:r w:rsidR="0094693D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يبعث هذا المطبوع </w:t>
      </w:r>
      <w:r w:rsidR="00964EB7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إلى الجهة المعنية </w:t>
      </w:r>
      <w:r w:rsidR="0094693D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بعد تعبئته بكامل العناية</w:t>
      </w:r>
      <w:bookmarkEnd w:id="9"/>
      <w:bookmarkEnd w:id="10"/>
      <w:r w:rsidR="00964EB7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.</w:t>
      </w:r>
    </w:p>
    <w:tbl>
      <w:tblPr>
        <w:tblpPr w:leftFromText="141" w:rightFromText="141" w:vertAnchor="text" w:horzAnchor="margin" w:tblpY="186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0"/>
        <w:gridCol w:w="2490"/>
        <w:gridCol w:w="2598"/>
        <w:gridCol w:w="2694"/>
      </w:tblGrid>
      <w:tr w:rsidR="000C2F69" w:rsidRPr="00F35CF5" w:rsidTr="00007FE5">
        <w:tc>
          <w:tcPr>
            <w:tcW w:w="2640" w:type="dxa"/>
          </w:tcPr>
          <w:p w:rsidR="000C2F69" w:rsidRPr="00E3628A" w:rsidRDefault="000C2F69" w:rsidP="00007FE5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proofErr w:type="gram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البطولة</w:t>
            </w:r>
            <w:proofErr w:type="gram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 xml:space="preserve"> الإقليمية</w:t>
            </w:r>
          </w:p>
          <w:p w:rsidR="000C2F69" w:rsidRPr="00E3628A" w:rsidRDefault="000C2F69" w:rsidP="00007FE5">
            <w:pPr>
              <w:bidi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0C2F69" w:rsidRPr="00E3628A" w:rsidRDefault="000C2F69" w:rsidP="00007FE5">
            <w:pPr>
              <w:bidi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مدير(ة) المؤسسة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الجمعية الرياضية المدرسية</w:t>
            </w:r>
          </w:p>
          <w:p w:rsidR="000C2F69" w:rsidRPr="00E3628A" w:rsidRDefault="000C2F69" w:rsidP="00007FE5">
            <w:pPr>
              <w:bidi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0C2F69" w:rsidRPr="00E3628A" w:rsidRDefault="000C2F69" w:rsidP="00007FE5">
            <w:pPr>
              <w:pStyle w:val="Paragraphedeliste"/>
              <w:bidi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0C2F69" w:rsidRPr="00E3628A" w:rsidRDefault="000C2F69" w:rsidP="00007FE5">
            <w:pPr>
              <w:pStyle w:val="Paragraphedeliste"/>
              <w:bidi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  <w:tc>
          <w:tcPr>
            <w:tcW w:w="2490" w:type="dxa"/>
          </w:tcPr>
          <w:p w:rsidR="000C2F69" w:rsidRPr="00E3628A" w:rsidRDefault="000C2F69" w:rsidP="00007FE5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بطولة الجهوي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ة</w:t>
            </w:r>
          </w:p>
          <w:p w:rsidR="000C2F69" w:rsidRPr="00E3628A" w:rsidRDefault="000C2F69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0C2F69" w:rsidRPr="00E3628A" w:rsidRDefault="000C2F69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نائب(ة) الوزارة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بالنيابة</w:t>
            </w:r>
          </w:p>
          <w:p w:rsidR="000C2F69" w:rsidRPr="00E3628A" w:rsidRDefault="000C2F69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0C2F69" w:rsidRPr="00E3628A" w:rsidRDefault="000C2F69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</w:p>
        </w:tc>
        <w:tc>
          <w:tcPr>
            <w:tcW w:w="2598" w:type="dxa"/>
          </w:tcPr>
          <w:p w:rsidR="000C2F69" w:rsidRPr="00E3628A" w:rsidRDefault="000C2F69" w:rsidP="00007FE5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بطولة مابين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 xml:space="preserve">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الجه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ات</w:t>
            </w:r>
          </w:p>
          <w:p w:rsidR="000C2F69" w:rsidRPr="00E3628A" w:rsidRDefault="000C2F69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0C2F69" w:rsidRPr="00E3628A" w:rsidRDefault="000C2F69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مدير(ة) الأكاديمية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بالأكاديمية</w:t>
            </w:r>
          </w:p>
          <w:p w:rsidR="000C2F69" w:rsidRPr="00E3628A" w:rsidRDefault="000C2F69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0C2F69" w:rsidRPr="00E3628A" w:rsidRDefault="000C2F69" w:rsidP="00007FE5">
            <w:pPr>
              <w:pStyle w:val="Paragraphedeliste"/>
              <w:bidi/>
              <w:ind w:left="125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0C2F69" w:rsidRPr="00E3628A" w:rsidRDefault="000C2F69" w:rsidP="00007FE5">
            <w:pPr>
              <w:pStyle w:val="Paragraphedeliste"/>
              <w:bidi/>
              <w:ind w:left="125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  <w:tc>
          <w:tcPr>
            <w:tcW w:w="2694" w:type="dxa"/>
          </w:tcPr>
          <w:p w:rsidR="000C2F69" w:rsidRPr="00E3628A" w:rsidRDefault="000C2F69" w:rsidP="00007FE5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البطولة الوطنية</w:t>
            </w:r>
          </w:p>
          <w:p w:rsidR="000C2F69" w:rsidRPr="00E3628A" w:rsidRDefault="000C2F69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0C2F69" w:rsidRPr="00E3628A" w:rsidRDefault="000C2F69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مدير(ة) الأكاديمية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بالأكاديمية</w:t>
            </w:r>
          </w:p>
          <w:p w:rsidR="000C2F69" w:rsidRPr="00E3628A" w:rsidRDefault="000C2F69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0C2F69" w:rsidRPr="00E3628A" w:rsidRDefault="000C2F69" w:rsidP="00007FE5">
            <w:pPr>
              <w:pStyle w:val="Paragraphedeliste"/>
              <w:bidi/>
              <w:ind w:left="125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0C2F69" w:rsidRPr="00E3628A" w:rsidRDefault="000C2F69" w:rsidP="00007FE5">
            <w:pPr>
              <w:pStyle w:val="Paragraphedeliste"/>
              <w:bidi/>
              <w:ind w:left="125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</w:tr>
    </w:tbl>
    <w:p w:rsidR="00AB5489" w:rsidRPr="000C2F69" w:rsidRDefault="00AB5489" w:rsidP="00AB5489">
      <w:pPr>
        <w:pStyle w:val="Paragraphedeliste"/>
        <w:bidi/>
        <w:spacing w:line="192" w:lineRule="auto"/>
        <w:ind w:left="0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0C2F69" w:rsidRDefault="000C2F69" w:rsidP="000C2F69">
      <w:pPr>
        <w:pStyle w:val="Paragraphedeliste"/>
        <w:bidi/>
        <w:spacing w:line="192" w:lineRule="auto"/>
        <w:ind w:left="0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E3628A" w:rsidRDefault="00E3628A" w:rsidP="00E3628A">
      <w:pPr>
        <w:pStyle w:val="Paragraphedeliste"/>
        <w:bidi/>
        <w:spacing w:line="192" w:lineRule="auto"/>
        <w:ind w:left="0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E3628A" w:rsidRDefault="00E3628A" w:rsidP="00E3628A">
      <w:pPr>
        <w:pStyle w:val="Paragraphedeliste"/>
        <w:bidi/>
        <w:spacing w:line="192" w:lineRule="auto"/>
        <w:ind w:left="0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0C2F69" w:rsidRDefault="000C2F69" w:rsidP="000C2F69">
      <w:pPr>
        <w:pStyle w:val="Paragraphedeliste"/>
        <w:bidi/>
        <w:spacing w:line="192" w:lineRule="auto"/>
        <w:ind w:left="0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0C2F69" w:rsidRDefault="000C2F69" w:rsidP="000C2F69">
      <w:pPr>
        <w:pStyle w:val="Paragraphedeliste"/>
        <w:bidi/>
        <w:spacing w:line="192" w:lineRule="auto"/>
        <w:ind w:left="0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bookmarkEnd w:id="11"/>
    <w:bookmarkEnd w:id="12"/>
    <w:tbl>
      <w:tblPr>
        <w:bidiVisual/>
        <w:tblW w:w="1091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6945"/>
        <w:gridCol w:w="1702"/>
      </w:tblGrid>
      <w:tr w:rsidR="00CB191E" w:rsidRPr="00F35CF5" w:rsidTr="000C2F69">
        <w:tc>
          <w:tcPr>
            <w:tcW w:w="2268" w:type="dxa"/>
          </w:tcPr>
          <w:p w:rsidR="00CB191E" w:rsidRPr="000C2F69" w:rsidRDefault="00CB191E" w:rsidP="0015323B">
            <w:pPr>
              <w:bidi/>
              <w:ind w:right="709"/>
              <w:rPr>
                <w:rFonts w:ascii="Times New Roman" w:hAnsi="Times New Roman"/>
                <w:b w:val="0"/>
                <w:sz w:val="16"/>
                <w:szCs w:val="16"/>
                <w:rtl/>
              </w:rPr>
            </w:pPr>
          </w:p>
          <w:p w:rsidR="00CB191E" w:rsidRPr="00F35CF5" w:rsidRDefault="00DF2962" w:rsidP="0015323B">
            <w:pPr>
              <w:bidi/>
              <w:ind w:right="709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981075" cy="1019175"/>
                  <wp:effectExtent l="19050" t="0" r="9525" b="0"/>
                  <wp:docPr id="7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5" w:type="dxa"/>
            <w:vAlign w:val="center"/>
          </w:tcPr>
          <w:p w:rsidR="00CB191E" w:rsidRPr="000C2F69" w:rsidRDefault="00CB191E" w:rsidP="000C2F69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w w:val="125"/>
                <w:sz w:val="32"/>
                <w:szCs w:val="32"/>
                <w:rtl/>
                <w:lang w:bidi="ar-MA"/>
              </w:rPr>
            </w:pPr>
            <w:r w:rsidRPr="000C2F69">
              <w:rPr>
                <w:rFonts w:ascii="Times New Roman" w:hAnsi="Times New Roman"/>
                <w:b w:val="0"/>
                <w:w w:val="125"/>
                <w:sz w:val="32"/>
                <w:szCs w:val="32"/>
                <w:rtl/>
                <w:lang w:bidi="ar-MA"/>
              </w:rPr>
              <w:t>البطولة المدرسية لألعاب القوى</w:t>
            </w:r>
          </w:p>
          <w:p w:rsidR="00CB191E" w:rsidRPr="000C2F69" w:rsidRDefault="00CB191E" w:rsidP="0015323B">
            <w:pPr>
              <w:bidi/>
              <w:jc w:val="center"/>
              <w:rPr>
                <w:rFonts w:ascii="Times New Roman" w:hAnsi="Times New Roman"/>
                <w:b w:val="0"/>
                <w:w w:val="125"/>
                <w:sz w:val="32"/>
                <w:szCs w:val="32"/>
                <w:rtl/>
                <w:lang w:bidi="ar-MA"/>
              </w:rPr>
            </w:pPr>
            <w:r w:rsidRPr="000C2F69">
              <w:rPr>
                <w:rFonts w:ascii="Times New Roman" w:hAnsi="Times New Roman"/>
                <w:b w:val="0"/>
                <w:w w:val="125"/>
                <w:sz w:val="32"/>
                <w:szCs w:val="32"/>
                <w:rtl/>
                <w:lang w:bidi="ar-MA"/>
              </w:rPr>
              <w:t>النتائج التقنية</w:t>
            </w:r>
          </w:p>
          <w:p w:rsidR="00CB191E" w:rsidRPr="00F35CF5" w:rsidRDefault="00CB191E" w:rsidP="0015323B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</w:pPr>
            <w:r w:rsidRPr="000C2F69">
              <w:rPr>
                <w:rFonts w:ascii="Times New Roman" w:hAnsi="Times New Roman"/>
                <w:b w:val="0"/>
                <w:w w:val="125"/>
                <w:sz w:val="32"/>
                <w:szCs w:val="32"/>
                <w:rtl/>
                <w:lang w:bidi="ar-MA"/>
              </w:rPr>
              <w:t>(</w:t>
            </w:r>
            <w:proofErr w:type="gramStart"/>
            <w:r w:rsidRPr="000C2F69">
              <w:rPr>
                <w:rFonts w:ascii="Times New Roman" w:hAnsi="Times New Roman"/>
                <w:b w:val="0"/>
                <w:w w:val="125"/>
                <w:sz w:val="32"/>
                <w:szCs w:val="32"/>
                <w:rtl/>
                <w:lang w:bidi="ar-MA"/>
              </w:rPr>
              <w:t>مطبوع</w:t>
            </w:r>
            <w:proofErr w:type="gramEnd"/>
            <w:r w:rsidRPr="000C2F69">
              <w:rPr>
                <w:rFonts w:ascii="Times New Roman" w:hAnsi="Times New Roman"/>
                <w:b w:val="0"/>
                <w:w w:val="125"/>
                <w:sz w:val="32"/>
                <w:szCs w:val="32"/>
                <w:rtl/>
                <w:lang w:bidi="ar-MA"/>
              </w:rPr>
              <w:t xml:space="preserve"> رقم </w:t>
            </w:r>
            <w:r w:rsidR="00C86764" w:rsidRPr="000C2F69">
              <w:rPr>
                <w:rFonts w:ascii="Times New Roman" w:hAnsi="Times New Roman"/>
                <w:b w:val="0"/>
                <w:w w:val="125"/>
                <w:sz w:val="32"/>
                <w:szCs w:val="32"/>
                <w:rtl/>
                <w:lang w:bidi="ar-MA"/>
              </w:rPr>
              <w:t>3</w:t>
            </w:r>
            <w:r w:rsidRPr="000C2F69">
              <w:rPr>
                <w:rFonts w:ascii="Times New Roman" w:hAnsi="Times New Roman"/>
                <w:b w:val="0"/>
                <w:w w:val="125"/>
                <w:sz w:val="32"/>
                <w:szCs w:val="32"/>
                <w:rtl/>
                <w:lang w:bidi="ar-MA"/>
              </w:rPr>
              <w:t>)</w:t>
            </w:r>
          </w:p>
        </w:tc>
        <w:tc>
          <w:tcPr>
            <w:tcW w:w="1702" w:type="dxa"/>
          </w:tcPr>
          <w:p w:rsidR="000C2F69" w:rsidRPr="000C2F69" w:rsidRDefault="000C2F69" w:rsidP="000C2F69">
            <w:pPr>
              <w:bidi/>
              <w:ind w:right="709"/>
              <w:jc w:val="center"/>
              <w:rPr>
                <w:rFonts w:ascii="Times New Roman" w:hAnsi="Times New Roman"/>
                <w:b w:val="0"/>
                <w:sz w:val="14"/>
                <w:szCs w:val="14"/>
                <w:rtl/>
              </w:rPr>
            </w:pPr>
          </w:p>
          <w:p w:rsidR="00CB191E" w:rsidRPr="00F35CF5" w:rsidRDefault="00DF2962" w:rsidP="0015323B">
            <w:pPr>
              <w:bidi/>
              <w:ind w:right="709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>
                  <wp:extent cx="895350" cy="1114425"/>
                  <wp:effectExtent l="19050" t="0" r="0" b="0"/>
                  <wp:docPr id="8" name="Image 3" descr="logo-frm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logo-frm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191E" w:rsidRPr="001A1920" w:rsidRDefault="008B3F2C" w:rsidP="001A1920">
      <w:pPr>
        <w:bidi/>
        <w:spacing w:before="120" w:line="168" w:lineRule="auto"/>
        <w:ind w:left="-142"/>
        <w:jc w:val="center"/>
        <w:rPr>
          <w:rFonts w:ascii="Times New Roman" w:hAnsi="Times New Roman"/>
          <w:b w:val="0"/>
          <w:sz w:val="26"/>
          <w:szCs w:val="26"/>
          <w:rtl/>
          <w:lang w:bidi="ar-MA"/>
        </w:rPr>
      </w:pPr>
      <w:r w:rsidRPr="001A1920">
        <w:rPr>
          <w:rFonts w:ascii="Times New Roman" w:hAnsi="Times New Roman"/>
          <w:b w:val="0"/>
          <w:sz w:val="26"/>
          <w:szCs w:val="26"/>
          <w:rtl/>
          <w:lang w:bidi="ar-MA"/>
        </w:rPr>
        <w:t>لائحة التلميذات والتلاميذ المرشحين للمشاركة في</w:t>
      </w:r>
      <w:r w:rsidR="00182A55" w:rsidRPr="001A1920">
        <w:rPr>
          <w:rFonts w:ascii="Times New Roman" w:hAnsi="Times New Roman"/>
          <w:b w:val="0"/>
          <w:sz w:val="26"/>
          <w:szCs w:val="26"/>
          <w:rtl/>
          <w:lang w:bidi="ar-MA"/>
        </w:rPr>
        <w:t xml:space="preserve"> (*) </w:t>
      </w:r>
      <w:r w:rsidR="003331E2" w:rsidRPr="001A1920">
        <w:rPr>
          <w:rFonts w:ascii="Times New Roman" w:hAnsi="Times New Roman"/>
          <w:b w:val="0"/>
          <w:sz w:val="26"/>
          <w:szCs w:val="26"/>
          <w:rtl/>
          <w:lang w:bidi="ar-MA"/>
        </w:rPr>
        <w:t>:</w:t>
      </w:r>
    </w:p>
    <w:p w:rsidR="008B3F2C" w:rsidRPr="00F35CF5" w:rsidRDefault="008B3F2C" w:rsidP="0015323B">
      <w:pPr>
        <w:bidi/>
        <w:spacing w:before="120" w:line="168" w:lineRule="auto"/>
        <w:ind w:left="-142"/>
        <w:jc w:val="center"/>
        <w:rPr>
          <w:rFonts w:ascii="Times New Roman" w:hAnsi="Times New Roman"/>
          <w:bCs w:val="0"/>
          <w:sz w:val="26"/>
          <w:szCs w:val="26"/>
          <w:rtl/>
          <w:lang w:bidi="ar-MA"/>
        </w:rPr>
      </w:pPr>
    </w:p>
    <w:tbl>
      <w:tblPr>
        <w:bidiVisual/>
        <w:tblW w:w="0" w:type="auto"/>
        <w:jc w:val="center"/>
        <w:tblInd w:w="-1111" w:type="dxa"/>
        <w:tblLook w:val="04A0" w:firstRow="1" w:lastRow="0" w:firstColumn="1" w:lastColumn="0" w:noHBand="0" w:noVBand="1"/>
      </w:tblPr>
      <w:tblGrid>
        <w:gridCol w:w="1853"/>
        <w:gridCol w:w="587"/>
        <w:gridCol w:w="2152"/>
        <w:gridCol w:w="592"/>
        <w:gridCol w:w="2297"/>
        <w:gridCol w:w="568"/>
      </w:tblGrid>
      <w:tr w:rsidR="0096077B" w:rsidRPr="001A1920" w:rsidTr="001A1920">
        <w:trPr>
          <w:trHeight w:val="386"/>
          <w:jc w:val="center"/>
        </w:trPr>
        <w:tc>
          <w:tcPr>
            <w:tcW w:w="1853" w:type="dxa"/>
            <w:tcBorders>
              <w:right w:val="single" w:sz="4" w:space="0" w:color="auto"/>
            </w:tcBorders>
            <w:vAlign w:val="center"/>
          </w:tcPr>
          <w:p w:rsidR="0096077B" w:rsidRPr="001A1920" w:rsidRDefault="0096077B" w:rsidP="000C2F69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gramStart"/>
            <w:r w:rsidRPr="001A1920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البطولة</w:t>
            </w:r>
            <w:proofErr w:type="gramEnd"/>
            <w:r w:rsidRPr="001A1920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الإقليمية</w:t>
            </w:r>
          </w:p>
        </w:tc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77B" w:rsidRPr="001A1920" w:rsidRDefault="0096077B" w:rsidP="000C2F69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77B" w:rsidRPr="001A1920" w:rsidRDefault="0096077B" w:rsidP="000C2F69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1A1920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ال</w:t>
            </w:r>
            <w:r w:rsidRPr="001A1920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بطولة الجهوي</w:t>
            </w:r>
            <w:r w:rsidRPr="001A1920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ة</w:t>
            </w:r>
          </w:p>
        </w:tc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77B" w:rsidRPr="001A1920" w:rsidRDefault="0096077B" w:rsidP="000C2F69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29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6077B" w:rsidRPr="001A1920" w:rsidRDefault="0096077B" w:rsidP="000C2F69">
            <w:pPr>
              <w:tabs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trike/>
                <w:sz w:val="26"/>
                <w:szCs w:val="26"/>
                <w:rtl/>
                <w:lang w:bidi="ar-MA"/>
              </w:rPr>
            </w:pPr>
            <w:bookmarkStart w:id="13" w:name="OLE_LINK266"/>
            <w:bookmarkStart w:id="14" w:name="OLE_LINK267"/>
            <w:r w:rsidRPr="001A1920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البطولة الوطنية</w:t>
            </w:r>
            <w:bookmarkEnd w:id="13"/>
            <w:bookmarkEnd w:id="14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077B" w:rsidRPr="001A1920" w:rsidRDefault="0096077B" w:rsidP="000C2F69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</w:tbl>
    <w:p w:rsidR="003331E2" w:rsidRPr="00F35CF5" w:rsidRDefault="0092426D" w:rsidP="0015323B">
      <w:pPr>
        <w:tabs>
          <w:tab w:val="left" w:pos="1348"/>
        </w:tabs>
        <w:bidi/>
        <w:spacing w:line="192" w:lineRule="auto"/>
        <w:ind w:left="-142"/>
        <w:rPr>
          <w:rFonts w:ascii="Times New Roman" w:hAnsi="Times New Roman"/>
          <w:b w:val="0"/>
          <w:sz w:val="26"/>
          <w:szCs w:val="26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ab/>
      </w:r>
    </w:p>
    <w:p w:rsidR="00CB191E" w:rsidRPr="00F35CF5" w:rsidRDefault="00CB191E" w:rsidP="001A1920">
      <w:pPr>
        <w:bidi/>
        <w:ind w:left="-142"/>
        <w:rPr>
          <w:rFonts w:ascii="Times New Roman" w:hAnsi="Times New Roman"/>
          <w:b w:val="0"/>
          <w:sz w:val="26"/>
          <w:szCs w:val="26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>الأكاديمية الجهوية للتربية والتكوين لجهة</w:t>
      </w:r>
      <w:r w:rsidR="00B3190B" w:rsidRPr="00F35CF5">
        <w:rPr>
          <w:rFonts w:ascii="Times New Roman" w:hAnsi="Times New Roman" w:hint="cs"/>
          <w:b w:val="0"/>
          <w:sz w:val="26"/>
          <w:szCs w:val="26"/>
          <w:rtl/>
          <w:lang w:bidi="ar-MA"/>
        </w:rPr>
        <w:t>:</w:t>
      </w:r>
      <w:r w:rsidRPr="00F35CF5">
        <w:rPr>
          <w:rFonts w:ascii="Times New Roman" w:hAnsi="Times New Roman"/>
          <w:sz w:val="26"/>
          <w:szCs w:val="26"/>
          <w:rtl/>
          <w:lang w:bidi="ar-MA"/>
        </w:rPr>
        <w:t xml:space="preserve"> </w:t>
      </w:r>
      <w:r w:rsidRPr="001A1920">
        <w:rPr>
          <w:rFonts w:ascii="Times New Roman" w:hAnsi="Times New Roman"/>
          <w:b w:val="0"/>
          <w:bCs w:val="0"/>
          <w:sz w:val="16"/>
          <w:szCs w:val="16"/>
          <w:rtl/>
          <w:lang w:bidi="ar-MA"/>
        </w:rPr>
        <w:t>............................................................</w:t>
      </w:r>
      <w:r w:rsidR="003331E2" w:rsidRPr="001A1920">
        <w:rPr>
          <w:rFonts w:ascii="Times New Roman" w:hAnsi="Times New Roman"/>
          <w:b w:val="0"/>
          <w:bCs w:val="0"/>
          <w:sz w:val="16"/>
          <w:szCs w:val="16"/>
          <w:rtl/>
          <w:lang w:bidi="ar-MA"/>
        </w:rPr>
        <w:t>..............................</w:t>
      </w:r>
      <w:r w:rsidRPr="001A1920">
        <w:rPr>
          <w:rFonts w:ascii="Times New Roman" w:hAnsi="Times New Roman"/>
          <w:b w:val="0"/>
          <w:bCs w:val="0"/>
          <w:sz w:val="16"/>
          <w:szCs w:val="16"/>
          <w:rtl/>
          <w:lang w:bidi="ar-MA"/>
        </w:rPr>
        <w:t>....................</w:t>
      </w: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 xml:space="preserve"> الفئة</w:t>
      </w:r>
      <w:r w:rsidRPr="00F35CF5">
        <w:rPr>
          <w:rFonts w:ascii="Times New Roman" w:hAnsi="Times New Roman"/>
          <w:bCs w:val="0"/>
          <w:sz w:val="26"/>
          <w:szCs w:val="26"/>
          <w:rtl/>
          <w:lang w:bidi="ar-MA"/>
        </w:rPr>
        <w:t xml:space="preserve"> </w:t>
      </w: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>:</w:t>
      </w:r>
      <w:r w:rsidRPr="00F35CF5">
        <w:rPr>
          <w:rFonts w:ascii="Times New Roman" w:hAnsi="Times New Roman"/>
          <w:sz w:val="26"/>
          <w:szCs w:val="26"/>
          <w:rtl/>
          <w:lang w:bidi="ar-MA"/>
        </w:rPr>
        <w:t xml:space="preserve"> </w:t>
      </w:r>
      <w:r w:rsidRPr="001A1920">
        <w:rPr>
          <w:rFonts w:ascii="Times New Roman" w:hAnsi="Times New Roman"/>
          <w:b w:val="0"/>
          <w:bCs w:val="0"/>
          <w:sz w:val="16"/>
          <w:szCs w:val="16"/>
          <w:rtl/>
          <w:lang w:bidi="ar-MA"/>
        </w:rPr>
        <w:t>.....................................</w:t>
      </w:r>
    </w:p>
    <w:p w:rsidR="00CB191E" w:rsidRPr="00F35CF5" w:rsidRDefault="00CB191E" w:rsidP="0015323B">
      <w:pPr>
        <w:bidi/>
        <w:spacing w:line="192" w:lineRule="auto"/>
        <w:ind w:right="709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tbl>
      <w:tblPr>
        <w:bidiVisual/>
        <w:tblW w:w="1031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9"/>
        <w:gridCol w:w="775"/>
        <w:gridCol w:w="1331"/>
        <w:gridCol w:w="1984"/>
        <w:gridCol w:w="1504"/>
        <w:gridCol w:w="1527"/>
        <w:gridCol w:w="993"/>
        <w:gridCol w:w="992"/>
      </w:tblGrid>
      <w:tr w:rsidR="00CB191E" w:rsidRPr="00F35CF5" w:rsidTr="001A1920">
        <w:trPr>
          <w:jc w:val="center"/>
        </w:trPr>
        <w:tc>
          <w:tcPr>
            <w:tcW w:w="1209" w:type="dxa"/>
            <w:vAlign w:val="center"/>
          </w:tcPr>
          <w:p w:rsidR="00CB191E" w:rsidRPr="00F35CF5" w:rsidRDefault="003331E2" w:rsidP="001A1920">
            <w:pPr>
              <w:pStyle w:val="Paragraphedeliste"/>
              <w:bidi/>
              <w:spacing w:before="120" w:after="120" w:line="168" w:lineRule="auto"/>
              <w:ind w:left="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المسابقة</w:t>
            </w:r>
          </w:p>
        </w:tc>
        <w:tc>
          <w:tcPr>
            <w:tcW w:w="775" w:type="dxa"/>
            <w:vAlign w:val="center"/>
          </w:tcPr>
          <w:p w:rsidR="00CB191E" w:rsidRPr="00F35CF5" w:rsidRDefault="00CB191E" w:rsidP="001A1920">
            <w:pPr>
              <w:pStyle w:val="Paragraphedeliste"/>
              <w:bidi/>
              <w:spacing w:before="120" w:after="120" w:line="168" w:lineRule="auto"/>
              <w:ind w:left="0"/>
              <w:contextualSpacing w:val="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الرتبة</w:t>
            </w:r>
          </w:p>
        </w:tc>
        <w:tc>
          <w:tcPr>
            <w:tcW w:w="1331" w:type="dxa"/>
            <w:vAlign w:val="center"/>
          </w:tcPr>
          <w:p w:rsidR="00CB191E" w:rsidRPr="00F35CF5" w:rsidRDefault="001F1057" w:rsidP="001A1920">
            <w:pPr>
              <w:pStyle w:val="Paragraphedeliste"/>
              <w:bidi/>
              <w:spacing w:before="120" w:after="120" w:line="168" w:lineRule="auto"/>
              <w:ind w:left="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رقم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ا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لتلميذ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(ة)</w:t>
            </w:r>
          </w:p>
        </w:tc>
        <w:tc>
          <w:tcPr>
            <w:tcW w:w="1984" w:type="dxa"/>
            <w:vAlign w:val="center"/>
          </w:tcPr>
          <w:p w:rsidR="00CB191E" w:rsidRPr="00F35CF5" w:rsidRDefault="00CB191E" w:rsidP="001A1920">
            <w:pPr>
              <w:pStyle w:val="Paragraphedeliste"/>
              <w:bidi/>
              <w:spacing w:before="120" w:after="120" w:line="168" w:lineRule="auto"/>
              <w:ind w:left="0"/>
              <w:contextualSpacing w:val="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الإسم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 xml:space="preserve"> الكامل</w:t>
            </w:r>
          </w:p>
        </w:tc>
        <w:tc>
          <w:tcPr>
            <w:tcW w:w="1504" w:type="dxa"/>
            <w:vAlign w:val="center"/>
          </w:tcPr>
          <w:p w:rsidR="00CB191E" w:rsidRPr="00F35CF5" w:rsidRDefault="00CB191E" w:rsidP="001A1920">
            <w:pPr>
              <w:pStyle w:val="Paragraphedeliste"/>
              <w:bidi/>
              <w:spacing w:before="120" w:after="120" w:line="168" w:lineRule="auto"/>
              <w:ind w:left="0"/>
              <w:contextualSpacing w:val="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تاريخ</w:t>
            </w:r>
            <w:proofErr w:type="gram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 xml:space="preserve"> الازدياد</w:t>
            </w:r>
          </w:p>
        </w:tc>
        <w:tc>
          <w:tcPr>
            <w:tcW w:w="1527" w:type="dxa"/>
            <w:vAlign w:val="center"/>
          </w:tcPr>
          <w:p w:rsidR="00CB191E" w:rsidRPr="00F35CF5" w:rsidRDefault="00CB191E" w:rsidP="001A1920">
            <w:pPr>
              <w:pStyle w:val="Paragraphedeliste"/>
              <w:bidi/>
              <w:spacing w:before="120" w:after="120" w:line="168" w:lineRule="auto"/>
              <w:ind w:left="0"/>
              <w:contextualSpacing w:val="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المؤسسة</w:t>
            </w:r>
          </w:p>
        </w:tc>
        <w:tc>
          <w:tcPr>
            <w:tcW w:w="993" w:type="dxa"/>
            <w:vAlign w:val="center"/>
          </w:tcPr>
          <w:p w:rsidR="00CB191E" w:rsidRPr="00F35CF5" w:rsidRDefault="00CB191E" w:rsidP="001A1920">
            <w:pPr>
              <w:pStyle w:val="Paragraphedeliste"/>
              <w:bidi/>
              <w:spacing w:before="120" w:after="120" w:line="168" w:lineRule="auto"/>
              <w:ind w:left="0"/>
              <w:contextualSpacing w:val="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النيابة</w:t>
            </w:r>
          </w:p>
        </w:tc>
        <w:tc>
          <w:tcPr>
            <w:tcW w:w="992" w:type="dxa"/>
            <w:vAlign w:val="center"/>
          </w:tcPr>
          <w:p w:rsidR="00CB191E" w:rsidRPr="00F35CF5" w:rsidRDefault="00CB191E" w:rsidP="001A1920">
            <w:pPr>
              <w:pStyle w:val="Paragraphedeliste"/>
              <w:bidi/>
              <w:spacing w:before="120" w:after="120" w:line="168" w:lineRule="auto"/>
              <w:ind w:left="0"/>
              <w:contextualSpacing w:val="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الإنجاز</w:t>
            </w: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 w:val="restart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1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2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3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4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 w:val="restart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1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2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3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4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 w:val="restart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1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2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3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4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 w:val="restart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1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2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3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  <w:tr w:rsidR="00CB191E" w:rsidRPr="00F35CF5" w:rsidTr="00F45837">
        <w:trPr>
          <w:jc w:val="center"/>
        </w:trPr>
        <w:tc>
          <w:tcPr>
            <w:tcW w:w="1209" w:type="dxa"/>
            <w:vMerge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775" w:type="dxa"/>
          </w:tcPr>
          <w:p w:rsidR="00CB191E" w:rsidRPr="00F35CF5" w:rsidRDefault="00CB191E" w:rsidP="0015323B">
            <w:pPr>
              <w:pStyle w:val="Paragraphedeliste"/>
              <w:bidi/>
              <w:spacing w:before="60" w:line="192" w:lineRule="auto"/>
              <w:ind w:left="0"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4</w:t>
            </w:r>
          </w:p>
        </w:tc>
        <w:tc>
          <w:tcPr>
            <w:tcW w:w="1331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98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04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527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2" w:type="dxa"/>
          </w:tcPr>
          <w:p w:rsidR="00CB191E" w:rsidRPr="00F35CF5" w:rsidRDefault="00CB191E" w:rsidP="0015323B">
            <w:pPr>
              <w:pStyle w:val="Paragraphedeliste"/>
              <w:bidi/>
              <w:spacing w:line="192" w:lineRule="auto"/>
              <w:ind w:left="0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</w:tr>
    </w:tbl>
    <w:p w:rsidR="00CB191E" w:rsidRPr="00F35CF5" w:rsidRDefault="00CB191E" w:rsidP="0015323B">
      <w:pPr>
        <w:bidi/>
        <w:spacing w:before="60"/>
        <w:ind w:left="-426" w:right="-851"/>
        <w:rPr>
          <w:rFonts w:ascii="Times New Roman" w:hAnsi="Times New Roman"/>
          <w:b w:val="0"/>
          <w:bCs w:val="0"/>
          <w:sz w:val="26"/>
          <w:szCs w:val="26"/>
          <w:u w:val="single"/>
          <w:rtl/>
          <w:lang w:bidi="ar-MA"/>
        </w:rPr>
      </w:pPr>
      <w:bookmarkStart w:id="15" w:name="OLE_LINK216"/>
      <w:bookmarkStart w:id="16" w:name="OLE_LINK217"/>
      <w:r w:rsidRPr="00F35CF5"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  <w:t>ملحوظة:</w:t>
      </w:r>
    </w:p>
    <w:p w:rsidR="00CB191E" w:rsidRPr="00F35CF5" w:rsidRDefault="00045054" w:rsidP="0015323B">
      <w:pPr>
        <w:pStyle w:val="Paragraphedeliste"/>
        <w:bidi/>
        <w:ind w:left="-284"/>
        <w:rPr>
          <w:rFonts w:ascii="Times New Roman" w:hAnsi="Times New Roman"/>
          <w:b w:val="0"/>
          <w:bCs w:val="0"/>
          <w:sz w:val="26"/>
          <w:szCs w:val="26"/>
          <w:lang w:bidi="ar-MA"/>
        </w:rPr>
      </w:pPr>
      <w:r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ـ </w:t>
      </w:r>
      <w:bookmarkStart w:id="17" w:name="OLE_LINK150"/>
      <w:bookmarkStart w:id="18" w:name="OLE_LINK151"/>
      <w:r w:rsidR="00182A55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(*)</w:t>
      </w:r>
      <w:bookmarkEnd w:id="17"/>
      <w:bookmarkEnd w:id="18"/>
      <w:r w:rsidR="00182A55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 </w:t>
      </w:r>
      <w:r w:rsidR="00CB191E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توضع علامة </w:t>
      </w:r>
      <w:r w:rsidR="00CB191E" w:rsidRPr="00F35CF5">
        <w:rPr>
          <w:rFonts w:ascii="Times New Roman" w:hAnsi="Times New Roman"/>
          <w:b w:val="0"/>
          <w:bCs w:val="0"/>
          <w:sz w:val="26"/>
          <w:szCs w:val="26"/>
          <w:lang w:bidi="ar-MA"/>
        </w:rPr>
        <w:t>X</w:t>
      </w:r>
      <w:r w:rsidR="00CB191E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 في الخانة المناسبة</w:t>
      </w:r>
    </w:p>
    <w:p w:rsidR="00CB191E" w:rsidRPr="00F35CF5" w:rsidRDefault="00045054" w:rsidP="00234DC8">
      <w:pPr>
        <w:pStyle w:val="Paragraphedeliste"/>
        <w:bidi/>
        <w:ind w:left="-284"/>
        <w:rPr>
          <w:rFonts w:ascii="Times New Roman" w:hAnsi="Times New Roman"/>
          <w:b w:val="0"/>
          <w:bCs w:val="0"/>
          <w:sz w:val="26"/>
          <w:szCs w:val="26"/>
          <w:lang w:bidi="ar-MA"/>
        </w:rPr>
      </w:pPr>
      <w:r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ـ </w:t>
      </w:r>
      <w:r w:rsidR="00CB191E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يعبأ هذا المطبوع ويرسل إلى الجهة </w:t>
      </w:r>
      <w:r w:rsidR="00B95D26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المختصة</w:t>
      </w:r>
      <w:r w:rsidR="00CB191E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، أما بالنسبة </w:t>
      </w:r>
      <w:r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ل</w:t>
      </w:r>
      <w:r w:rsidR="00CB191E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لتلميذات والتلاميذ </w:t>
      </w:r>
      <w:r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المرشحين </w:t>
      </w:r>
      <w:r w:rsidR="00CB191E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للمشاركة في البطولة الوطنية المدرسية لألعاب القوى، فتقوم كل أكاديمية جهوية بإرسال النتائج التقنية الخاصة بالتلميذات والتلاميذ الذين ينتمون إليها إلى مديرية الارتقاء بالرياضة المدرسية وذلك بعد إجراء البطولة الجهوية .</w:t>
      </w:r>
    </w:p>
    <w:p w:rsidR="00CB191E" w:rsidRPr="00F35CF5" w:rsidRDefault="00045054" w:rsidP="0015323B">
      <w:pPr>
        <w:pStyle w:val="Paragraphedeliste"/>
        <w:bidi/>
        <w:ind w:left="-284"/>
        <w:rPr>
          <w:rFonts w:ascii="Times New Roman" w:hAnsi="Times New Roman"/>
          <w:b w:val="0"/>
          <w:bCs w:val="0"/>
          <w:sz w:val="26"/>
          <w:szCs w:val="26"/>
          <w:lang w:bidi="ar-MA"/>
        </w:rPr>
      </w:pPr>
      <w:r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ـ </w:t>
      </w:r>
      <w:r w:rsidR="00CB191E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يكتفى بتوقيع هذا المطبوع من طرف الجهة </w:t>
      </w:r>
      <w:r w:rsidR="006364DD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المختصة </w:t>
      </w:r>
      <w:r w:rsidR="00CB191E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حسب المرحلة الإقصائية</w:t>
      </w:r>
      <w:r w:rsidR="001B6B5C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.</w:t>
      </w:r>
    </w:p>
    <w:p w:rsidR="00225C84" w:rsidRDefault="00225C84" w:rsidP="0015323B">
      <w:pPr>
        <w:pStyle w:val="Paragraphedeliste"/>
        <w:bidi/>
        <w:spacing w:line="192" w:lineRule="auto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tbl>
      <w:tblPr>
        <w:tblpPr w:leftFromText="141" w:rightFromText="141" w:vertAnchor="text" w:horzAnchor="margin" w:tblpY="186"/>
        <w:bidiVisual/>
        <w:tblW w:w="0" w:type="auto"/>
        <w:tblInd w:w="-2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6"/>
        <w:gridCol w:w="3828"/>
        <w:gridCol w:w="3402"/>
      </w:tblGrid>
      <w:tr w:rsidR="001A1920" w:rsidRPr="00F35CF5" w:rsidTr="00007FE5">
        <w:tc>
          <w:tcPr>
            <w:tcW w:w="2976" w:type="dxa"/>
          </w:tcPr>
          <w:p w:rsidR="001A1920" w:rsidRPr="00E3628A" w:rsidRDefault="001A1920" w:rsidP="00007FE5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proofErr w:type="gram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البطولة</w:t>
            </w:r>
            <w:proofErr w:type="gram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 xml:space="preserve"> الإقليمية</w:t>
            </w:r>
          </w:p>
          <w:p w:rsidR="001A1920" w:rsidRPr="00E3628A" w:rsidRDefault="001A1920" w:rsidP="00007FE5">
            <w:pPr>
              <w:bidi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1A1920" w:rsidRPr="00E3628A" w:rsidRDefault="001A1920" w:rsidP="00007FE5">
            <w:pPr>
              <w:bidi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مدير(ة) المؤسسة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الجمعية الرياضية المدرسية</w:t>
            </w:r>
          </w:p>
          <w:p w:rsidR="001A1920" w:rsidRPr="00E3628A" w:rsidRDefault="001A1920" w:rsidP="00007FE5">
            <w:pPr>
              <w:bidi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1A1920" w:rsidRPr="00E3628A" w:rsidRDefault="001A1920" w:rsidP="00007FE5">
            <w:pPr>
              <w:pStyle w:val="Paragraphedeliste"/>
              <w:bidi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1A1920" w:rsidRPr="00E3628A" w:rsidRDefault="001A1920" w:rsidP="00007FE5">
            <w:pPr>
              <w:pStyle w:val="Paragraphedeliste"/>
              <w:bidi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1A1920" w:rsidRPr="00E3628A" w:rsidRDefault="001A1920" w:rsidP="00007FE5">
            <w:pPr>
              <w:pStyle w:val="Paragraphedeliste"/>
              <w:bidi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1A1920" w:rsidRPr="00E3628A" w:rsidRDefault="001A1920" w:rsidP="00007FE5">
            <w:pPr>
              <w:pStyle w:val="Paragraphedeliste"/>
              <w:bidi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  <w:tc>
          <w:tcPr>
            <w:tcW w:w="3828" w:type="dxa"/>
          </w:tcPr>
          <w:p w:rsidR="001A1920" w:rsidRPr="00E3628A" w:rsidRDefault="001A1920" w:rsidP="00007FE5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بطولة الجهوي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ة</w:t>
            </w:r>
          </w:p>
          <w:p w:rsidR="001A1920" w:rsidRPr="00E3628A" w:rsidRDefault="001A1920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1A1920" w:rsidRPr="00E3628A" w:rsidRDefault="001A1920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نائب(ة) الوزارة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بالنيابة</w:t>
            </w:r>
          </w:p>
          <w:p w:rsidR="001A1920" w:rsidRPr="00E3628A" w:rsidRDefault="001A1920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1A1920" w:rsidRPr="00E3628A" w:rsidRDefault="001A1920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</w:p>
        </w:tc>
        <w:tc>
          <w:tcPr>
            <w:tcW w:w="3402" w:type="dxa"/>
          </w:tcPr>
          <w:p w:rsidR="001A1920" w:rsidRPr="00E3628A" w:rsidRDefault="001A1920" w:rsidP="00007FE5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البطولة الوطنية</w:t>
            </w:r>
          </w:p>
          <w:p w:rsidR="001A1920" w:rsidRPr="00E3628A" w:rsidRDefault="001A1920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1A1920" w:rsidRPr="00E3628A" w:rsidRDefault="001A1920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مدير(ة) الأكاديمية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بالأكاديمية</w:t>
            </w:r>
          </w:p>
          <w:p w:rsidR="001A1920" w:rsidRPr="00E3628A" w:rsidRDefault="001A1920" w:rsidP="00007FE5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1A1920" w:rsidRPr="00E3628A" w:rsidRDefault="001A1920" w:rsidP="00007FE5">
            <w:pPr>
              <w:pStyle w:val="Paragraphedeliste"/>
              <w:bidi/>
              <w:ind w:left="125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1A1920" w:rsidRPr="00E3628A" w:rsidRDefault="001A1920" w:rsidP="00007FE5">
            <w:pPr>
              <w:pStyle w:val="Paragraphedeliste"/>
              <w:bidi/>
              <w:ind w:left="125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</w:tr>
    </w:tbl>
    <w:p w:rsidR="001A1920" w:rsidRDefault="001A1920" w:rsidP="001A1920">
      <w:pPr>
        <w:pStyle w:val="Paragraphedeliste"/>
        <w:bidi/>
        <w:spacing w:line="192" w:lineRule="auto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1A1920" w:rsidRDefault="001A1920" w:rsidP="001A1920">
      <w:pPr>
        <w:pStyle w:val="Paragraphedeliste"/>
        <w:bidi/>
        <w:spacing w:line="192" w:lineRule="auto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1A1920" w:rsidRPr="001A1920" w:rsidRDefault="001A1920" w:rsidP="001A1920">
      <w:pPr>
        <w:pStyle w:val="Paragraphedeliste"/>
        <w:bidi/>
        <w:spacing w:line="192" w:lineRule="auto"/>
        <w:rPr>
          <w:rFonts w:ascii="Times New Roman" w:hAnsi="Times New Roman"/>
          <w:b w:val="0"/>
          <w:bCs w:val="0"/>
          <w:sz w:val="18"/>
          <w:szCs w:val="18"/>
          <w:rtl/>
          <w:lang w:bidi="ar-MA"/>
        </w:rPr>
      </w:pPr>
    </w:p>
    <w:bookmarkEnd w:id="15"/>
    <w:bookmarkEnd w:id="16"/>
    <w:tbl>
      <w:tblPr>
        <w:bidiVisual/>
        <w:tblW w:w="1091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6"/>
        <w:gridCol w:w="7229"/>
        <w:gridCol w:w="1560"/>
      </w:tblGrid>
      <w:tr w:rsidR="00C86764" w:rsidRPr="00F35CF5" w:rsidTr="001A1920">
        <w:tc>
          <w:tcPr>
            <w:tcW w:w="2126" w:type="dxa"/>
          </w:tcPr>
          <w:p w:rsidR="00C86764" w:rsidRPr="001A1920" w:rsidRDefault="00C86764" w:rsidP="0015323B">
            <w:pPr>
              <w:bidi/>
              <w:ind w:right="34"/>
              <w:jc w:val="center"/>
              <w:rPr>
                <w:rFonts w:ascii="Times New Roman" w:hAnsi="Times New Roman"/>
                <w:sz w:val="10"/>
                <w:szCs w:val="10"/>
                <w:rtl/>
              </w:rPr>
            </w:pPr>
            <w:r w:rsidRPr="00F35CF5">
              <w:rPr>
                <w:sz w:val="26"/>
                <w:szCs w:val="26"/>
              </w:rPr>
              <w:br w:type="page"/>
            </w:r>
            <w:bookmarkStart w:id="19" w:name="OLE_LINK156"/>
            <w:bookmarkStart w:id="20" w:name="OLE_LINK157"/>
          </w:p>
          <w:p w:rsidR="00C86764" w:rsidRPr="00F35CF5" w:rsidRDefault="00DF2962" w:rsidP="0015323B">
            <w:pPr>
              <w:bidi/>
              <w:ind w:right="34"/>
              <w:jc w:val="center"/>
              <w:rPr>
                <w:rFonts w:ascii="Times New Roman" w:hAnsi="Times New Roman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drawing>
                <wp:inline distT="0" distB="0" distL="0" distR="0">
                  <wp:extent cx="1009650" cy="1047750"/>
                  <wp:effectExtent l="19050" t="0" r="0" b="0"/>
                  <wp:docPr id="9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9" w:type="dxa"/>
            <w:vAlign w:val="center"/>
          </w:tcPr>
          <w:p w:rsidR="007875F0" w:rsidRDefault="007875F0" w:rsidP="001A1920">
            <w:pPr>
              <w:bidi/>
              <w:spacing w:after="120"/>
              <w:jc w:val="center"/>
              <w:rPr>
                <w:rFonts w:ascii="Times New Roman" w:hAnsi="Times New Roman"/>
                <w:w w:val="125"/>
                <w:lang w:bidi="ar-MA"/>
              </w:rPr>
            </w:pPr>
          </w:p>
          <w:p w:rsidR="007875F0" w:rsidRDefault="007875F0" w:rsidP="007875F0">
            <w:pPr>
              <w:bidi/>
              <w:spacing w:after="120"/>
              <w:jc w:val="center"/>
              <w:rPr>
                <w:rFonts w:ascii="Times New Roman" w:hAnsi="Times New Roman"/>
                <w:w w:val="125"/>
                <w:lang w:bidi="ar-MA"/>
              </w:rPr>
            </w:pPr>
          </w:p>
          <w:p w:rsidR="007875F0" w:rsidRDefault="007875F0" w:rsidP="007875F0">
            <w:pPr>
              <w:bidi/>
              <w:spacing w:after="120"/>
              <w:jc w:val="center"/>
              <w:rPr>
                <w:rFonts w:ascii="Times New Roman" w:hAnsi="Times New Roman"/>
                <w:w w:val="125"/>
                <w:lang w:bidi="ar-MA"/>
              </w:rPr>
            </w:pPr>
          </w:p>
          <w:p w:rsidR="00C86764" w:rsidRPr="001A1920" w:rsidRDefault="00C86764" w:rsidP="007875F0">
            <w:pPr>
              <w:bidi/>
              <w:spacing w:after="120"/>
              <w:jc w:val="center"/>
              <w:rPr>
                <w:rFonts w:ascii="Times New Roman" w:hAnsi="Times New Roman"/>
                <w:w w:val="125"/>
                <w:rtl/>
                <w:lang w:bidi="ar-MA"/>
              </w:rPr>
            </w:pPr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lastRenderedPageBreak/>
              <w:t>البطولة المدرسية</w:t>
            </w:r>
            <w:r w:rsidR="00E878A7" w:rsidRPr="001A1920">
              <w:rPr>
                <w:rFonts w:ascii="Times New Roman" w:hAnsi="Times New Roman" w:hint="cs"/>
                <w:w w:val="125"/>
                <w:rtl/>
                <w:lang w:bidi="ar-MA"/>
              </w:rPr>
              <w:t xml:space="preserve"> </w:t>
            </w:r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>الخاصة بالتعليم الابتدائي</w:t>
            </w:r>
          </w:p>
          <w:p w:rsidR="001A1920" w:rsidRPr="001A1920" w:rsidRDefault="00936A89" w:rsidP="001A1920">
            <w:pPr>
              <w:tabs>
                <w:tab w:val="left" w:pos="6371"/>
              </w:tabs>
              <w:bidi/>
              <w:ind w:right="-142"/>
              <w:jc w:val="center"/>
              <w:rPr>
                <w:rFonts w:ascii="Times New Roman" w:hAnsi="Times New Roman"/>
                <w:w w:val="125"/>
                <w:rtl/>
                <w:lang w:bidi="ar-MA"/>
              </w:rPr>
            </w:pPr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>(</w:t>
            </w:r>
            <w:proofErr w:type="gramStart"/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>مطبوع</w:t>
            </w:r>
            <w:proofErr w:type="gramEnd"/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 xml:space="preserve"> رقم</w:t>
            </w:r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 xml:space="preserve"> 4</w:t>
            </w:r>
            <w:r w:rsidR="001A1920" w:rsidRPr="001A1920">
              <w:rPr>
                <w:rFonts w:ascii="Times New Roman" w:hAnsi="Times New Roman" w:hint="cs"/>
                <w:w w:val="125"/>
                <w:rtl/>
                <w:lang w:bidi="ar-MA"/>
              </w:rPr>
              <w:t xml:space="preserve"> )</w:t>
            </w:r>
          </w:p>
          <w:p w:rsidR="00936A89" w:rsidRPr="00F35CF5" w:rsidRDefault="001A1920" w:rsidP="001A1920">
            <w:pPr>
              <w:tabs>
                <w:tab w:val="left" w:pos="6371"/>
              </w:tabs>
              <w:bidi/>
              <w:spacing w:before="120"/>
              <w:ind w:right="-142"/>
              <w:jc w:val="center"/>
              <w:rPr>
                <w:rFonts w:ascii="Times New Roman" w:hAnsi="Times New Roman"/>
                <w:b w:val="0"/>
                <w:bCs w:val="0"/>
                <w:sz w:val="26"/>
                <w:szCs w:val="26"/>
                <w:rtl/>
                <w:lang w:bidi="ar-MA"/>
              </w:rPr>
            </w:pPr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 xml:space="preserve">ـ </w:t>
            </w:r>
            <w:r w:rsidR="00936A89" w:rsidRPr="001A1920">
              <w:rPr>
                <w:rFonts w:ascii="Times New Roman" w:hAnsi="Times New Roman"/>
                <w:w w:val="125"/>
                <w:rtl/>
                <w:lang w:bidi="ar-MA"/>
              </w:rPr>
              <w:t xml:space="preserve">ألعاب القوى </w:t>
            </w:r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>ـ</w:t>
            </w:r>
          </w:p>
        </w:tc>
        <w:tc>
          <w:tcPr>
            <w:tcW w:w="1560" w:type="dxa"/>
          </w:tcPr>
          <w:p w:rsidR="00C86764" w:rsidRPr="001A1920" w:rsidRDefault="00C86764" w:rsidP="0015323B">
            <w:pPr>
              <w:bidi/>
              <w:ind w:right="709"/>
              <w:jc w:val="center"/>
              <w:rPr>
                <w:rFonts w:ascii="Times New Roman" w:hAnsi="Times New Roman"/>
                <w:sz w:val="8"/>
                <w:szCs w:val="8"/>
                <w:rtl/>
              </w:rPr>
            </w:pPr>
          </w:p>
          <w:p w:rsidR="00C86764" w:rsidRPr="00F35CF5" w:rsidRDefault="00DF2962" w:rsidP="0015323B">
            <w:pPr>
              <w:bidi/>
              <w:jc w:val="center"/>
              <w:rPr>
                <w:rFonts w:ascii="Times New Roman" w:hAnsi="Times New Roman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drawing>
                <wp:inline distT="0" distB="0" distL="0" distR="0">
                  <wp:extent cx="904875" cy="1114425"/>
                  <wp:effectExtent l="19050" t="0" r="9525" b="0"/>
                  <wp:docPr id="10" name="Image 3" descr="logo-frm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logo-frm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6764" w:rsidRPr="00F35CF5" w:rsidRDefault="00936A89" w:rsidP="001A1920">
      <w:pPr>
        <w:bidi/>
        <w:spacing w:before="240" w:line="168" w:lineRule="auto"/>
        <w:ind w:left="-285" w:right="-284"/>
        <w:rPr>
          <w:rFonts w:ascii="Times New Roman" w:hAnsi="Times New Roman"/>
          <w:b w:val="0"/>
          <w:sz w:val="26"/>
          <w:szCs w:val="26"/>
          <w:rtl/>
          <w:lang w:bidi="ar-MA"/>
        </w:rPr>
      </w:pPr>
      <w:bookmarkStart w:id="21" w:name="OLE_LINK16"/>
      <w:bookmarkStart w:id="22" w:name="OLE_LINK17"/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lastRenderedPageBreak/>
        <w:t>الأكاديمية الجهوية للتربية والتكوين لجهة</w:t>
      </w:r>
      <w:r w:rsidRPr="00F35CF5">
        <w:rPr>
          <w:rFonts w:ascii="Times New Roman" w:hAnsi="Times New Roman" w:hint="cs"/>
          <w:b w:val="0"/>
          <w:sz w:val="26"/>
          <w:szCs w:val="26"/>
          <w:rtl/>
          <w:lang w:bidi="ar-MA"/>
        </w:rPr>
        <w:t>:</w:t>
      </w:r>
      <w:r w:rsidRPr="00F35CF5">
        <w:rPr>
          <w:rFonts w:ascii="Times New Roman" w:hAnsi="Times New Roman"/>
          <w:bCs w:val="0"/>
          <w:sz w:val="26"/>
          <w:szCs w:val="26"/>
          <w:rtl/>
          <w:lang w:bidi="ar-MA"/>
        </w:rPr>
        <w:t xml:space="preserve"> </w:t>
      </w:r>
      <w:r w:rsidRPr="001A1920">
        <w:rPr>
          <w:rFonts w:ascii="Times New Roman" w:hAnsi="Times New Roman"/>
          <w:bCs w:val="0"/>
          <w:sz w:val="20"/>
          <w:szCs w:val="20"/>
          <w:rtl/>
          <w:lang w:bidi="ar-MA"/>
        </w:rPr>
        <w:t>.................................................................................................................................</w:t>
      </w:r>
    </w:p>
    <w:p w:rsidR="00936A89" w:rsidRPr="00F35CF5" w:rsidRDefault="00936A89" w:rsidP="00936A89">
      <w:pPr>
        <w:bidi/>
        <w:spacing w:line="168" w:lineRule="auto"/>
        <w:ind w:left="-285" w:right="-284"/>
        <w:jc w:val="center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tbl>
      <w:tblPr>
        <w:bidiVisual/>
        <w:tblW w:w="0" w:type="auto"/>
        <w:jc w:val="center"/>
        <w:tblInd w:w="-3532" w:type="dxa"/>
        <w:tblLook w:val="04A0" w:firstRow="1" w:lastRow="0" w:firstColumn="1" w:lastColumn="0" w:noHBand="0" w:noVBand="1"/>
      </w:tblPr>
      <w:tblGrid>
        <w:gridCol w:w="1498"/>
        <w:gridCol w:w="1784"/>
        <w:gridCol w:w="418"/>
        <w:gridCol w:w="2956"/>
        <w:gridCol w:w="317"/>
        <w:gridCol w:w="2268"/>
        <w:gridCol w:w="426"/>
      </w:tblGrid>
      <w:tr w:rsidR="00C86764" w:rsidRPr="00F35CF5" w:rsidTr="008A203A">
        <w:trPr>
          <w:trHeight w:val="273"/>
          <w:jc w:val="center"/>
        </w:trPr>
        <w:tc>
          <w:tcPr>
            <w:tcW w:w="1498" w:type="dxa"/>
            <w:vAlign w:val="center"/>
          </w:tcPr>
          <w:p w:rsidR="00C86764" w:rsidRPr="00F35CF5" w:rsidRDefault="00C86764" w:rsidP="0015323B">
            <w:pPr>
              <w:tabs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المرحلة *: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vAlign w:val="center"/>
          </w:tcPr>
          <w:p w:rsidR="00C86764" w:rsidRPr="00F35CF5" w:rsidRDefault="00C86764" w:rsidP="0015323B">
            <w:pPr>
              <w:tabs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البطولة</w:t>
            </w:r>
            <w:proofErr w:type="gram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الإقليمية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764" w:rsidRPr="00F35CF5" w:rsidRDefault="00C86764" w:rsidP="0015323B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9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4" w:rsidRPr="00F35CF5" w:rsidRDefault="00D23640" w:rsidP="005264DC">
            <w:pPr>
              <w:tabs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ال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بطولة الجهوي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ة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764" w:rsidRPr="00F35CF5" w:rsidRDefault="00C86764" w:rsidP="0015323B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4" w:rsidRPr="00F35CF5" w:rsidRDefault="00C86764" w:rsidP="0015323B">
            <w:pPr>
              <w:tabs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البطولة الوطنية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764" w:rsidRPr="00F35CF5" w:rsidRDefault="00C86764" w:rsidP="0015323B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</w:tbl>
    <w:p w:rsidR="00C86764" w:rsidRPr="00F35CF5" w:rsidRDefault="00936A89" w:rsidP="001A1920">
      <w:pPr>
        <w:bidi/>
        <w:spacing w:before="120" w:after="120" w:line="192" w:lineRule="auto"/>
        <w:ind w:left="-567"/>
        <w:rPr>
          <w:rFonts w:ascii="Times New Roman" w:hAnsi="Times New Roman"/>
          <w:bCs w:val="0"/>
          <w:sz w:val="26"/>
          <w:szCs w:val="26"/>
          <w:rtl/>
          <w:lang w:bidi="ar-MA"/>
        </w:rPr>
      </w:pPr>
      <w:r w:rsidRPr="00F35CF5">
        <w:rPr>
          <w:rFonts w:ascii="Times New Roman" w:hAnsi="Times New Roman" w:hint="cs"/>
          <w:b w:val="0"/>
          <w:sz w:val="26"/>
          <w:szCs w:val="26"/>
          <w:rtl/>
          <w:lang w:bidi="ar-MA"/>
        </w:rPr>
        <w:t xml:space="preserve"> الذكور:</w:t>
      </w:r>
    </w:p>
    <w:tbl>
      <w:tblPr>
        <w:bidiVisual/>
        <w:tblW w:w="10773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701"/>
        <w:gridCol w:w="1985"/>
        <w:gridCol w:w="1701"/>
        <w:gridCol w:w="1701"/>
        <w:gridCol w:w="1275"/>
        <w:gridCol w:w="993"/>
      </w:tblGrid>
      <w:tr w:rsidR="00C86764" w:rsidRPr="00F35CF5" w:rsidTr="006255D3">
        <w:tc>
          <w:tcPr>
            <w:tcW w:w="1417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bookmarkStart w:id="23" w:name="OLE_LINK18"/>
            <w:bookmarkStart w:id="24" w:name="OLE_LINK19"/>
            <w:bookmarkEnd w:id="19"/>
            <w:bookmarkEnd w:id="20"/>
            <w:bookmarkEnd w:id="21"/>
            <w:bookmarkEnd w:id="22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المنافسات</w:t>
            </w:r>
          </w:p>
        </w:tc>
        <w:tc>
          <w:tcPr>
            <w:tcW w:w="1701" w:type="dxa"/>
            <w:vAlign w:val="center"/>
          </w:tcPr>
          <w:p w:rsidR="00C86764" w:rsidRPr="00F35CF5" w:rsidRDefault="001F1057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رقم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ا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لتلميذ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(ة)</w:t>
            </w:r>
          </w:p>
        </w:tc>
        <w:tc>
          <w:tcPr>
            <w:tcW w:w="1985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الإسم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 xml:space="preserve"> الكامل</w:t>
            </w: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تاريخ</w:t>
            </w:r>
            <w:proofErr w:type="gram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 xml:space="preserve"> الازدياد</w:t>
            </w: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tabs>
                <w:tab w:val="center" w:pos="985"/>
                <w:tab w:val="right" w:pos="1971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المؤسسة</w:t>
            </w:r>
          </w:p>
        </w:tc>
        <w:tc>
          <w:tcPr>
            <w:tcW w:w="1275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النيابة</w:t>
            </w:r>
          </w:p>
        </w:tc>
        <w:tc>
          <w:tcPr>
            <w:tcW w:w="993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الإنجاز</w:t>
            </w:r>
          </w:p>
        </w:tc>
      </w:tr>
      <w:bookmarkEnd w:id="23"/>
      <w:bookmarkEnd w:id="24"/>
      <w:tr w:rsidR="00C86764" w:rsidRPr="00F35CF5" w:rsidTr="006255D3">
        <w:tc>
          <w:tcPr>
            <w:tcW w:w="1417" w:type="dxa"/>
            <w:vMerge w:val="restart"/>
            <w:vAlign w:val="center"/>
          </w:tcPr>
          <w:p w:rsidR="00C86764" w:rsidRPr="0048041F" w:rsidRDefault="00C86764" w:rsidP="0015323B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48041F">
              <w:rPr>
                <w:rFonts w:ascii="Times New Roman" w:hAnsi="Times New Roman"/>
                <w:bCs w:val="0"/>
                <w:sz w:val="26"/>
                <w:szCs w:val="26"/>
              </w:rPr>
              <w:t>60</w:t>
            </w:r>
            <w:r w:rsidRPr="0048041F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 م</w:t>
            </w: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275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993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C86764" w:rsidRPr="00F35CF5" w:rsidTr="006255D3">
        <w:tc>
          <w:tcPr>
            <w:tcW w:w="1417" w:type="dxa"/>
            <w:vMerge/>
            <w:vAlign w:val="center"/>
          </w:tcPr>
          <w:p w:rsidR="00C86764" w:rsidRPr="0048041F" w:rsidRDefault="00C86764" w:rsidP="0015323B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275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993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C86764" w:rsidRPr="00F35CF5" w:rsidTr="006255D3">
        <w:tc>
          <w:tcPr>
            <w:tcW w:w="1417" w:type="dxa"/>
            <w:vAlign w:val="center"/>
          </w:tcPr>
          <w:p w:rsidR="00C86764" w:rsidRPr="0048041F" w:rsidRDefault="00C86764" w:rsidP="0015323B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234DC8">
              <w:rPr>
                <w:rFonts w:ascii="Times New Roman" w:hAnsi="Times New Roman"/>
                <w:b w:val="0"/>
                <w:sz w:val="26"/>
                <w:szCs w:val="26"/>
                <w:rtl/>
              </w:rPr>
              <w:t>1000</w:t>
            </w:r>
            <w:r w:rsidRPr="0048041F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 م</w:t>
            </w: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275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993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C86764" w:rsidRPr="00F35CF5" w:rsidTr="006255D3">
        <w:tc>
          <w:tcPr>
            <w:tcW w:w="1417" w:type="dxa"/>
            <w:vAlign w:val="center"/>
          </w:tcPr>
          <w:p w:rsidR="00C86764" w:rsidRPr="0048041F" w:rsidRDefault="00C86764" w:rsidP="0015323B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48041F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دفع الجلة</w:t>
            </w: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275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993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C86764" w:rsidRPr="00F35CF5" w:rsidTr="006255D3">
        <w:tc>
          <w:tcPr>
            <w:tcW w:w="1417" w:type="dxa"/>
            <w:vAlign w:val="center"/>
          </w:tcPr>
          <w:p w:rsidR="00C86764" w:rsidRPr="0048041F" w:rsidRDefault="00C86764" w:rsidP="0015323B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proofErr w:type="gramStart"/>
            <w:r w:rsidRPr="0048041F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الوثب</w:t>
            </w:r>
            <w:proofErr w:type="gramEnd"/>
            <w:r w:rsidRPr="0048041F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 الطويل</w:t>
            </w: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275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993" w:type="dxa"/>
            <w:vAlign w:val="center"/>
          </w:tcPr>
          <w:p w:rsidR="00C86764" w:rsidRPr="00F35CF5" w:rsidRDefault="00C86764" w:rsidP="0015323B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C86764" w:rsidRPr="00F35CF5" w:rsidTr="007513E7">
        <w:tc>
          <w:tcPr>
            <w:tcW w:w="10773" w:type="dxa"/>
            <w:gridSpan w:val="7"/>
            <w:vAlign w:val="center"/>
          </w:tcPr>
          <w:p w:rsidR="00C86764" w:rsidRPr="00F35CF5" w:rsidRDefault="00C86764" w:rsidP="00936A89">
            <w:pPr>
              <w:bidi/>
              <w:spacing w:after="120"/>
              <w:rPr>
                <w:rFonts w:ascii="Times New Roman" w:hAnsi="Times New Roman"/>
                <w:b w:val="0"/>
                <w:sz w:val="26"/>
                <w:szCs w:val="26"/>
                <w:u w:val="single"/>
                <w:rtl/>
                <w:lang w:bidi="ar-MA"/>
              </w:rPr>
            </w:pP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الإسم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الكامل </w:t>
            </w: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للمؤطر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: </w:t>
            </w:r>
            <w:r w:rsidRPr="001A1920">
              <w:rPr>
                <w:rFonts w:ascii="Times New Roman" w:hAnsi="Times New Roman"/>
                <w:bCs w:val="0"/>
                <w:sz w:val="16"/>
                <w:szCs w:val="16"/>
                <w:rtl/>
                <w:lang w:bidi="ar-MA"/>
              </w:rPr>
              <w:t>...........................................................................................</w:t>
            </w:r>
            <w:r w:rsidRPr="001A1920"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  <w:t xml:space="preserve">  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مقر العمل</w:t>
            </w: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:  </w:t>
            </w:r>
            <w:r w:rsidRPr="001A1920">
              <w:rPr>
                <w:rFonts w:ascii="Times New Roman" w:hAnsi="Times New Roman"/>
                <w:bCs w:val="0"/>
                <w:sz w:val="16"/>
                <w:szCs w:val="16"/>
                <w:rtl/>
                <w:lang w:bidi="ar-MA"/>
              </w:rPr>
              <w:t>.</w:t>
            </w:r>
            <w:proofErr w:type="gramEnd"/>
            <w:r w:rsidRPr="001A1920">
              <w:rPr>
                <w:rFonts w:ascii="Times New Roman" w:hAnsi="Times New Roman"/>
                <w:bCs w:val="0"/>
                <w:sz w:val="16"/>
                <w:szCs w:val="16"/>
                <w:rtl/>
                <w:lang w:bidi="ar-MA"/>
              </w:rPr>
              <w:t>........................................................................</w:t>
            </w:r>
          </w:p>
        </w:tc>
      </w:tr>
    </w:tbl>
    <w:p w:rsidR="00936A89" w:rsidRPr="00F35CF5" w:rsidRDefault="00936A89" w:rsidP="001A1920">
      <w:pPr>
        <w:bidi/>
        <w:spacing w:before="120" w:after="120" w:line="192" w:lineRule="auto"/>
        <w:ind w:left="-567"/>
        <w:rPr>
          <w:rFonts w:ascii="Times New Roman" w:hAnsi="Times New Roman"/>
          <w:bCs w:val="0"/>
          <w:sz w:val="26"/>
          <w:szCs w:val="26"/>
          <w:rtl/>
          <w:lang w:bidi="ar-MA"/>
        </w:rPr>
      </w:pPr>
      <w:r w:rsidRPr="00F35CF5">
        <w:rPr>
          <w:rFonts w:ascii="Times New Roman" w:hAnsi="Times New Roman" w:hint="cs"/>
          <w:b w:val="0"/>
          <w:sz w:val="26"/>
          <w:szCs w:val="26"/>
          <w:rtl/>
          <w:lang w:bidi="ar-MA"/>
        </w:rPr>
        <w:t>الإناث:</w:t>
      </w:r>
    </w:p>
    <w:tbl>
      <w:tblPr>
        <w:bidiVisual/>
        <w:tblW w:w="10773" w:type="dxa"/>
        <w:tblInd w:w="-4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701"/>
        <w:gridCol w:w="1985"/>
        <w:gridCol w:w="1701"/>
        <w:gridCol w:w="1701"/>
        <w:gridCol w:w="1275"/>
        <w:gridCol w:w="993"/>
      </w:tblGrid>
      <w:tr w:rsidR="00936A89" w:rsidRPr="00F35CF5" w:rsidTr="00D50DB1">
        <w:tc>
          <w:tcPr>
            <w:tcW w:w="1417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المنافسات</w:t>
            </w: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رقم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ا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لتلميذ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(ة)</w:t>
            </w:r>
          </w:p>
        </w:tc>
        <w:tc>
          <w:tcPr>
            <w:tcW w:w="1985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الإسم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 xml:space="preserve"> الكامل</w:t>
            </w: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تاريخ</w:t>
            </w:r>
            <w:proofErr w:type="gram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 xml:space="preserve"> الازدياد</w:t>
            </w: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tabs>
                <w:tab w:val="center" w:pos="985"/>
                <w:tab w:val="right" w:pos="1971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المؤسسة</w:t>
            </w:r>
          </w:p>
        </w:tc>
        <w:tc>
          <w:tcPr>
            <w:tcW w:w="1275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النيابة</w:t>
            </w:r>
          </w:p>
        </w:tc>
        <w:tc>
          <w:tcPr>
            <w:tcW w:w="993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الإنجاز</w:t>
            </w:r>
          </w:p>
        </w:tc>
      </w:tr>
      <w:tr w:rsidR="00936A89" w:rsidRPr="00F35CF5" w:rsidTr="00D50DB1">
        <w:tc>
          <w:tcPr>
            <w:tcW w:w="1417" w:type="dxa"/>
            <w:vMerge w:val="restart"/>
            <w:vAlign w:val="center"/>
          </w:tcPr>
          <w:p w:rsidR="00936A89" w:rsidRPr="0048041F" w:rsidRDefault="00936A89" w:rsidP="00D50DB1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48041F">
              <w:rPr>
                <w:rFonts w:ascii="Times New Roman" w:hAnsi="Times New Roman"/>
                <w:bCs w:val="0"/>
                <w:sz w:val="26"/>
                <w:szCs w:val="26"/>
              </w:rPr>
              <w:t>60</w:t>
            </w:r>
            <w:r w:rsidRPr="0048041F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 م</w:t>
            </w: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275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993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936A89" w:rsidRPr="00F35CF5" w:rsidTr="00D50DB1">
        <w:tc>
          <w:tcPr>
            <w:tcW w:w="1417" w:type="dxa"/>
            <w:vMerge/>
            <w:vAlign w:val="center"/>
          </w:tcPr>
          <w:p w:rsidR="00936A89" w:rsidRPr="0048041F" w:rsidRDefault="00936A89" w:rsidP="00D50DB1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275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993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936A89" w:rsidRPr="00F35CF5" w:rsidTr="00D50DB1">
        <w:tc>
          <w:tcPr>
            <w:tcW w:w="1417" w:type="dxa"/>
            <w:vAlign w:val="center"/>
          </w:tcPr>
          <w:p w:rsidR="00936A89" w:rsidRPr="0048041F" w:rsidRDefault="00936A89" w:rsidP="00D50DB1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234DC8">
              <w:rPr>
                <w:rFonts w:ascii="Times New Roman" w:hAnsi="Times New Roman"/>
                <w:b w:val="0"/>
                <w:sz w:val="26"/>
                <w:szCs w:val="26"/>
                <w:rtl/>
              </w:rPr>
              <w:t>1000</w:t>
            </w:r>
            <w:r w:rsidRPr="0048041F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 م</w:t>
            </w: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275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993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936A89" w:rsidRPr="00F35CF5" w:rsidTr="00D50DB1">
        <w:tc>
          <w:tcPr>
            <w:tcW w:w="1417" w:type="dxa"/>
            <w:vAlign w:val="center"/>
          </w:tcPr>
          <w:p w:rsidR="00936A89" w:rsidRPr="0048041F" w:rsidRDefault="00936A89" w:rsidP="00D50DB1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48041F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دفع الجلة</w:t>
            </w: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275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993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936A89" w:rsidRPr="00F35CF5" w:rsidTr="00D50DB1">
        <w:tc>
          <w:tcPr>
            <w:tcW w:w="1417" w:type="dxa"/>
            <w:vAlign w:val="center"/>
          </w:tcPr>
          <w:p w:rsidR="00936A89" w:rsidRPr="0048041F" w:rsidRDefault="00936A89" w:rsidP="00D50DB1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proofErr w:type="gramStart"/>
            <w:r w:rsidRPr="0048041F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الوثب</w:t>
            </w:r>
            <w:proofErr w:type="gramEnd"/>
            <w:r w:rsidRPr="0048041F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 الطويل</w:t>
            </w: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985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701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275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993" w:type="dxa"/>
            <w:vAlign w:val="center"/>
          </w:tcPr>
          <w:p w:rsidR="00936A89" w:rsidRPr="00F35CF5" w:rsidRDefault="00936A89" w:rsidP="00D50DB1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936A89" w:rsidRPr="00F35CF5" w:rsidTr="00D50DB1">
        <w:tc>
          <w:tcPr>
            <w:tcW w:w="10773" w:type="dxa"/>
            <w:gridSpan w:val="7"/>
            <w:vAlign w:val="center"/>
          </w:tcPr>
          <w:p w:rsidR="00936A89" w:rsidRPr="00F35CF5" w:rsidRDefault="00936A89" w:rsidP="00936A89">
            <w:pPr>
              <w:bidi/>
              <w:spacing w:after="120"/>
              <w:rPr>
                <w:rFonts w:ascii="Times New Roman" w:hAnsi="Times New Roman"/>
                <w:b w:val="0"/>
                <w:sz w:val="26"/>
                <w:szCs w:val="26"/>
                <w:u w:val="single"/>
                <w:rtl/>
                <w:lang w:bidi="ar-MA"/>
              </w:rPr>
            </w:pP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الإسم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الكامل </w:t>
            </w: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للمؤطرة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: </w:t>
            </w:r>
            <w:r w:rsidRPr="001A1920">
              <w:rPr>
                <w:rFonts w:ascii="Times New Roman" w:hAnsi="Times New Roman"/>
                <w:bCs w:val="0"/>
                <w:sz w:val="16"/>
                <w:szCs w:val="16"/>
                <w:rtl/>
                <w:lang w:bidi="ar-MA"/>
              </w:rPr>
              <w:t>...........................................................................................</w:t>
            </w:r>
            <w:r w:rsidRPr="001A1920">
              <w:rPr>
                <w:rFonts w:ascii="Times New Roman" w:hAnsi="Times New Roman"/>
                <w:b w:val="0"/>
                <w:sz w:val="16"/>
                <w:szCs w:val="16"/>
                <w:rtl/>
                <w:lang w:bidi="ar-MA"/>
              </w:rPr>
              <w:t xml:space="preserve">  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مقر العمل</w:t>
            </w: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:  </w:t>
            </w:r>
            <w:r w:rsidRPr="001A1920">
              <w:rPr>
                <w:rFonts w:ascii="Times New Roman" w:hAnsi="Times New Roman"/>
                <w:bCs w:val="0"/>
                <w:sz w:val="16"/>
                <w:szCs w:val="16"/>
                <w:rtl/>
                <w:lang w:bidi="ar-MA"/>
              </w:rPr>
              <w:t>.</w:t>
            </w:r>
            <w:proofErr w:type="gramEnd"/>
            <w:r w:rsidRPr="001A1920">
              <w:rPr>
                <w:rFonts w:ascii="Times New Roman" w:hAnsi="Times New Roman"/>
                <w:bCs w:val="0"/>
                <w:sz w:val="16"/>
                <w:szCs w:val="16"/>
                <w:rtl/>
                <w:lang w:bidi="ar-MA"/>
              </w:rPr>
              <w:t>........................................................................</w:t>
            </w:r>
          </w:p>
        </w:tc>
      </w:tr>
    </w:tbl>
    <w:p w:rsidR="00936A89" w:rsidRPr="00F35CF5" w:rsidRDefault="00936A89" w:rsidP="00936A89">
      <w:pPr>
        <w:tabs>
          <w:tab w:val="left" w:pos="2442"/>
        </w:tabs>
        <w:bidi/>
        <w:spacing w:line="168" w:lineRule="auto"/>
        <w:ind w:left="284" w:right="709"/>
        <w:rPr>
          <w:rFonts w:ascii="Times New Roman" w:hAnsi="Times New Roman"/>
          <w:b w:val="0"/>
          <w:bCs w:val="0"/>
          <w:sz w:val="26"/>
          <w:szCs w:val="26"/>
          <w:rtl/>
        </w:rPr>
      </w:pPr>
    </w:p>
    <w:tbl>
      <w:tblPr>
        <w:bidiVisual/>
        <w:tblW w:w="9250" w:type="dxa"/>
        <w:jc w:val="center"/>
        <w:tblInd w:w="-59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00FF00"/>
        <w:tblLook w:val="04A0" w:firstRow="1" w:lastRow="0" w:firstColumn="1" w:lastColumn="0" w:noHBand="0" w:noVBand="1"/>
      </w:tblPr>
      <w:tblGrid>
        <w:gridCol w:w="2990"/>
        <w:gridCol w:w="699"/>
        <w:gridCol w:w="5561"/>
      </w:tblGrid>
      <w:tr w:rsidR="00234DC8" w:rsidRPr="00F35CF5" w:rsidTr="00B5484F">
        <w:trPr>
          <w:jc w:val="center"/>
        </w:trPr>
        <w:tc>
          <w:tcPr>
            <w:tcW w:w="2990" w:type="dxa"/>
            <w:vMerge w:val="restart"/>
            <w:shd w:val="clear" w:color="auto" w:fill="auto"/>
            <w:vAlign w:val="center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</w:pPr>
            <w:proofErr w:type="gramStart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  <w:t>التناوب</w:t>
            </w:r>
            <w:proofErr w:type="gramEnd"/>
            <w:r w:rsidRPr="00F35CF5">
              <w:rPr>
                <w:rFonts w:ascii="Times New Roman" w:hAnsi="Times New Roman" w:hint="cs"/>
                <w:bCs w:val="0"/>
                <w:sz w:val="26"/>
                <w:szCs w:val="26"/>
                <w:rtl/>
                <w:lang w:bidi="ar-MA"/>
              </w:rPr>
              <w:t xml:space="preserve"> المختلط</w:t>
            </w: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  <w:t>:</w:t>
            </w:r>
          </w:p>
          <w:p w:rsidR="00234DC8" w:rsidRDefault="00234DC8" w:rsidP="00E878A7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</w:pPr>
            <w:r w:rsidRPr="00234DC8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4</w:t>
            </w: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  <w:t xml:space="preserve"> </w:t>
            </w:r>
            <w:r w:rsidRPr="00F35CF5">
              <w:rPr>
                <w:rFonts w:ascii="Times New Roman" w:hAnsi="Times New Roman"/>
                <w:bCs w:val="0"/>
                <w:sz w:val="26"/>
                <w:szCs w:val="26"/>
                <w:lang w:bidi="ar-MA"/>
              </w:rPr>
              <w:t>x</w:t>
            </w: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  <w:t xml:space="preserve"> </w:t>
            </w:r>
            <w:smartTag w:uri="urn:schemas-microsoft-com:office:smarttags" w:element="metricconverter">
              <w:smartTagPr>
                <w:attr w:name="ProductID" w:val="60 م"/>
              </w:smartTagPr>
              <w:r w:rsidRPr="00234DC8">
                <w:rPr>
                  <w:rFonts w:ascii="Times New Roman" w:hAnsi="Times New Roman"/>
                  <w:b w:val="0"/>
                  <w:sz w:val="26"/>
                  <w:szCs w:val="26"/>
                  <w:rtl/>
                  <w:lang w:bidi="ar-MA"/>
                </w:rPr>
                <w:t>60</w:t>
              </w:r>
              <w:r w:rsidRPr="00F35CF5">
                <w:rPr>
                  <w:rFonts w:ascii="Times New Roman" w:hAnsi="Times New Roman"/>
                  <w:bCs w:val="0"/>
                  <w:sz w:val="26"/>
                  <w:szCs w:val="26"/>
                  <w:rtl/>
                  <w:lang w:bidi="ar-MA"/>
                </w:rPr>
                <w:t xml:space="preserve"> م</w:t>
              </w:r>
            </w:smartTag>
          </w:p>
          <w:p w:rsidR="00B5484F" w:rsidRPr="00F35CF5" w:rsidRDefault="00B5484F" w:rsidP="00B5484F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</w:pPr>
            <w:r w:rsidRPr="00FB187C">
              <w:rPr>
                <w:rFonts w:ascii="Times New Roman" w:hAnsi="Times New Roman" w:hint="cs"/>
                <w:bCs w:val="0"/>
                <w:sz w:val="26"/>
                <w:szCs w:val="26"/>
                <w:rtl/>
                <w:lang w:bidi="ar-MA"/>
              </w:rPr>
              <w:t xml:space="preserve">يتكون فريق التناوب المختلط من بين </w:t>
            </w:r>
            <w:r w:rsidRPr="00FB187C"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  <w:t>التلاميذ(</w:t>
            </w:r>
            <w:proofErr w:type="spellStart"/>
            <w:r w:rsidRPr="00FB187C"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  <w:t>ات</w:t>
            </w:r>
            <w:proofErr w:type="spellEnd"/>
            <w:r w:rsidRPr="00FB187C"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  <w:t>)</w:t>
            </w:r>
            <w:r w:rsidRPr="00FB187C">
              <w:rPr>
                <w:rFonts w:ascii="Times New Roman" w:hAnsi="Times New Roman" w:hint="cs"/>
                <w:bCs w:val="0"/>
                <w:sz w:val="26"/>
                <w:szCs w:val="26"/>
                <w:rtl/>
                <w:lang w:bidi="ar-MA"/>
              </w:rPr>
              <w:t xml:space="preserve"> </w:t>
            </w:r>
            <w:r w:rsidRPr="00FB187C"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  <w:t>المشاركين(</w:t>
            </w:r>
            <w:proofErr w:type="spellStart"/>
            <w:r w:rsidRPr="00FB187C"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  <w:t>ات</w:t>
            </w:r>
            <w:proofErr w:type="spellEnd"/>
            <w:r w:rsidRPr="00FB187C"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  <w:t>) في باقي المسابقات.</w:t>
            </w:r>
          </w:p>
        </w:tc>
        <w:tc>
          <w:tcPr>
            <w:tcW w:w="6260" w:type="dxa"/>
            <w:gridSpan w:val="2"/>
            <w:shd w:val="clear" w:color="auto" w:fill="auto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الإسم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 xml:space="preserve"> الكامل</w:t>
            </w:r>
          </w:p>
        </w:tc>
      </w:tr>
      <w:tr w:rsidR="00234DC8" w:rsidRPr="00F35CF5" w:rsidTr="00B5484F">
        <w:trPr>
          <w:jc w:val="center"/>
        </w:trPr>
        <w:tc>
          <w:tcPr>
            <w:tcW w:w="2990" w:type="dxa"/>
            <w:vMerge/>
            <w:shd w:val="clear" w:color="auto" w:fill="auto"/>
            <w:vAlign w:val="center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699" w:type="dxa"/>
            <w:shd w:val="clear" w:color="auto" w:fill="auto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</w:rPr>
              <w:t>1</w:t>
            </w:r>
          </w:p>
        </w:tc>
        <w:tc>
          <w:tcPr>
            <w:tcW w:w="5561" w:type="dxa"/>
            <w:shd w:val="clear" w:color="auto" w:fill="auto"/>
            <w:vAlign w:val="center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234DC8" w:rsidRPr="00F35CF5" w:rsidTr="00B5484F">
        <w:trPr>
          <w:jc w:val="center"/>
        </w:trPr>
        <w:tc>
          <w:tcPr>
            <w:tcW w:w="2990" w:type="dxa"/>
            <w:vMerge/>
            <w:shd w:val="clear" w:color="auto" w:fill="auto"/>
            <w:vAlign w:val="center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699" w:type="dxa"/>
            <w:shd w:val="clear" w:color="auto" w:fill="auto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</w:rPr>
              <w:t>2</w:t>
            </w:r>
          </w:p>
        </w:tc>
        <w:tc>
          <w:tcPr>
            <w:tcW w:w="5561" w:type="dxa"/>
            <w:shd w:val="clear" w:color="auto" w:fill="auto"/>
            <w:vAlign w:val="center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234DC8" w:rsidRPr="00F35CF5" w:rsidTr="00B5484F">
        <w:trPr>
          <w:jc w:val="center"/>
        </w:trPr>
        <w:tc>
          <w:tcPr>
            <w:tcW w:w="2990" w:type="dxa"/>
            <w:vMerge/>
            <w:shd w:val="clear" w:color="auto" w:fill="auto"/>
            <w:vAlign w:val="center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699" w:type="dxa"/>
            <w:shd w:val="clear" w:color="auto" w:fill="auto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</w:rPr>
              <w:t>3</w:t>
            </w:r>
          </w:p>
        </w:tc>
        <w:tc>
          <w:tcPr>
            <w:tcW w:w="5561" w:type="dxa"/>
            <w:shd w:val="clear" w:color="auto" w:fill="auto"/>
            <w:vAlign w:val="center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234DC8" w:rsidRPr="00F35CF5" w:rsidTr="00B5484F">
        <w:trPr>
          <w:jc w:val="center"/>
        </w:trPr>
        <w:tc>
          <w:tcPr>
            <w:tcW w:w="2990" w:type="dxa"/>
            <w:vMerge/>
            <w:shd w:val="clear" w:color="auto" w:fill="auto"/>
            <w:vAlign w:val="center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699" w:type="dxa"/>
            <w:shd w:val="clear" w:color="auto" w:fill="auto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</w:rPr>
              <w:t>4</w:t>
            </w:r>
          </w:p>
        </w:tc>
        <w:tc>
          <w:tcPr>
            <w:tcW w:w="5561" w:type="dxa"/>
            <w:shd w:val="clear" w:color="auto" w:fill="auto"/>
            <w:vAlign w:val="center"/>
          </w:tcPr>
          <w:p w:rsidR="00234DC8" w:rsidRPr="00F35CF5" w:rsidRDefault="00234DC8" w:rsidP="00E878A7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</w:tbl>
    <w:p w:rsidR="00C86764" w:rsidRPr="00F35CF5" w:rsidRDefault="00C86764" w:rsidP="00936A89">
      <w:pPr>
        <w:tabs>
          <w:tab w:val="left" w:pos="7189"/>
        </w:tabs>
        <w:bidi/>
        <w:spacing w:before="120" w:line="168" w:lineRule="auto"/>
        <w:ind w:right="-851"/>
        <w:rPr>
          <w:rFonts w:ascii="Times New Roman" w:hAnsi="Times New Roman"/>
          <w:b w:val="0"/>
          <w:bCs w:val="0"/>
          <w:sz w:val="26"/>
          <w:szCs w:val="26"/>
          <w:u w:val="single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  <w:t>ملحوظة:</w:t>
      </w:r>
    </w:p>
    <w:p w:rsidR="00C86764" w:rsidRPr="00F35CF5" w:rsidRDefault="00234DC8" w:rsidP="00234DC8">
      <w:pPr>
        <w:pStyle w:val="Paragraphedeliste"/>
        <w:bidi/>
        <w:spacing w:before="120" w:line="192" w:lineRule="auto"/>
        <w:ind w:left="346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  <w:r>
        <w:rPr>
          <w:rFonts w:ascii="Times New Roman" w:hAnsi="Times New Roman" w:hint="cs"/>
          <w:b w:val="0"/>
          <w:sz w:val="26"/>
          <w:szCs w:val="26"/>
          <w:rtl/>
          <w:lang w:bidi="ar-MA"/>
        </w:rPr>
        <w:t>(</w:t>
      </w: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>*</w:t>
      </w:r>
      <w:r>
        <w:rPr>
          <w:rFonts w:ascii="Times New Roman" w:hAnsi="Times New Roman" w:hint="cs"/>
          <w:b w:val="0"/>
          <w:sz w:val="26"/>
          <w:szCs w:val="26"/>
          <w:rtl/>
          <w:lang w:bidi="ar-MA"/>
        </w:rPr>
        <w:t xml:space="preserve">) </w:t>
      </w:r>
      <w:r w:rsidR="00C86764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توضع علامة </w:t>
      </w:r>
      <w:r w:rsidR="00C86764" w:rsidRPr="00F35CF5">
        <w:rPr>
          <w:rFonts w:ascii="Times New Roman" w:hAnsi="Times New Roman"/>
          <w:b w:val="0"/>
          <w:bCs w:val="0"/>
          <w:sz w:val="26"/>
          <w:szCs w:val="26"/>
          <w:lang w:bidi="ar-MA"/>
        </w:rPr>
        <w:t>X</w:t>
      </w:r>
      <w:r w:rsidR="00C86764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 في الخانة المناسبة؛</w:t>
      </w:r>
    </w:p>
    <w:p w:rsidR="00C86764" w:rsidRPr="00F35CF5" w:rsidRDefault="00234DC8" w:rsidP="00234DC8">
      <w:pPr>
        <w:pStyle w:val="Paragraphedeliste"/>
        <w:bidi/>
        <w:spacing w:line="192" w:lineRule="auto"/>
        <w:ind w:left="348"/>
        <w:rPr>
          <w:rFonts w:ascii="Times New Roman" w:hAnsi="Times New Roman"/>
          <w:b w:val="0"/>
          <w:bCs w:val="0"/>
          <w:sz w:val="26"/>
          <w:szCs w:val="26"/>
          <w:lang w:bidi="ar-MA"/>
        </w:rPr>
      </w:pPr>
      <w:r>
        <w:rPr>
          <w:rFonts w:ascii="Times New Roman" w:hAnsi="Times New Roman" w:hint="cs"/>
          <w:b w:val="0"/>
          <w:bCs w:val="0"/>
          <w:sz w:val="26"/>
          <w:szCs w:val="26"/>
          <w:rtl/>
          <w:lang w:bidi="ar-MA"/>
        </w:rPr>
        <w:t xml:space="preserve">ـ </w:t>
      </w:r>
      <w:r w:rsidR="00C86764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يعبأ هذا المطبوع ويرسل إلى الجهة المعنية؛</w:t>
      </w:r>
    </w:p>
    <w:p w:rsidR="00C86764" w:rsidRPr="00F35CF5" w:rsidRDefault="00234DC8" w:rsidP="00234DC8">
      <w:pPr>
        <w:pStyle w:val="Paragraphedeliste"/>
        <w:bidi/>
        <w:spacing w:line="192" w:lineRule="auto"/>
        <w:ind w:left="348"/>
        <w:rPr>
          <w:rFonts w:ascii="Times New Roman" w:hAnsi="Times New Roman"/>
          <w:b w:val="0"/>
          <w:bCs w:val="0"/>
          <w:sz w:val="26"/>
          <w:szCs w:val="26"/>
          <w:lang w:bidi="ar-MA"/>
        </w:rPr>
      </w:pPr>
      <w:r>
        <w:rPr>
          <w:rFonts w:ascii="Times New Roman" w:hAnsi="Times New Roman" w:hint="cs"/>
          <w:b w:val="0"/>
          <w:bCs w:val="0"/>
          <w:sz w:val="26"/>
          <w:szCs w:val="26"/>
          <w:rtl/>
          <w:lang w:bidi="ar-MA"/>
        </w:rPr>
        <w:t xml:space="preserve">ـ </w:t>
      </w:r>
      <w:r w:rsidR="00C86764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يكتفى بتوقيع هذا المطبوع من طرف الجهة المعنية حسب المرحلة الإقصائية؛</w:t>
      </w:r>
    </w:p>
    <w:p w:rsidR="00C86764" w:rsidRPr="00F35CF5" w:rsidRDefault="00C86764" w:rsidP="0015323B">
      <w:pPr>
        <w:bidi/>
        <w:spacing w:line="192" w:lineRule="auto"/>
        <w:ind w:left="284" w:right="-851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tbl>
      <w:tblPr>
        <w:tblpPr w:leftFromText="141" w:rightFromText="141" w:vertAnchor="text" w:horzAnchor="margin" w:tblpY="85"/>
        <w:bidiVisual/>
        <w:tblW w:w="10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819"/>
        <w:gridCol w:w="3402"/>
      </w:tblGrid>
      <w:tr w:rsidR="00AB5489" w:rsidRPr="00F35CF5" w:rsidTr="00AB5489">
        <w:tc>
          <w:tcPr>
            <w:tcW w:w="3402" w:type="dxa"/>
          </w:tcPr>
          <w:p w:rsidR="00AB5489" w:rsidRPr="00E3628A" w:rsidRDefault="00AB5489" w:rsidP="00AB5489">
            <w:pPr>
              <w:bidi/>
              <w:spacing w:before="120" w:after="120"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proofErr w:type="gram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البطولة</w:t>
            </w:r>
            <w:proofErr w:type="gram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 xml:space="preserve"> الإقليمية</w:t>
            </w:r>
          </w:p>
          <w:p w:rsidR="00AB5489" w:rsidRPr="00E3628A" w:rsidRDefault="00AB5489" w:rsidP="00AB5489">
            <w:pPr>
              <w:bidi/>
              <w:spacing w:before="240"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AB5489" w:rsidRPr="00E3628A" w:rsidRDefault="00AB5489" w:rsidP="00AB5489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مدير(ة) المؤسسة </w:t>
            </w:r>
            <w:bookmarkStart w:id="25" w:name="OLE_LINK309"/>
            <w:bookmarkStart w:id="26" w:name="OLE_LINK310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رئيس(ة) الجمعية الرياضية المدرسية</w:t>
            </w:r>
          </w:p>
          <w:p w:rsidR="00AB5489" w:rsidRPr="00E3628A" w:rsidRDefault="00AB5489" w:rsidP="00AB5489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  <w:bookmarkEnd w:id="25"/>
            <w:bookmarkEnd w:id="26"/>
          </w:p>
          <w:p w:rsidR="00AB5489" w:rsidRPr="00E3628A" w:rsidRDefault="00AB5489" w:rsidP="00AB5489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AB5489" w:rsidRPr="00E3628A" w:rsidRDefault="00AB5489" w:rsidP="00AB5489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AB5489" w:rsidRPr="00E3628A" w:rsidRDefault="00AB5489" w:rsidP="00AB5489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AB5489" w:rsidRPr="00E3628A" w:rsidRDefault="00AB5489" w:rsidP="00AB5489">
            <w:pPr>
              <w:pStyle w:val="Paragraphedeliste"/>
              <w:bidi/>
              <w:spacing w:line="192" w:lineRule="auto"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  <w:tc>
          <w:tcPr>
            <w:tcW w:w="3819" w:type="dxa"/>
          </w:tcPr>
          <w:p w:rsidR="00863701" w:rsidRPr="00E3628A" w:rsidRDefault="00863701" w:rsidP="00415805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بطولة الجهوي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 xml:space="preserve">ة </w:t>
            </w:r>
          </w:p>
          <w:p w:rsidR="00863701" w:rsidRPr="00E3628A" w:rsidRDefault="00863701" w:rsidP="00863701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863701" w:rsidRPr="00E3628A" w:rsidRDefault="00863701" w:rsidP="00863701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نائب(ة) الوزارة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بالنيابة</w:t>
            </w:r>
          </w:p>
          <w:p w:rsidR="00AB5489" w:rsidRPr="00E3628A" w:rsidRDefault="00863701" w:rsidP="00863701">
            <w:pPr>
              <w:pStyle w:val="Paragraphedeliste"/>
              <w:bidi/>
              <w:spacing w:line="192" w:lineRule="auto"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</w:tc>
        <w:tc>
          <w:tcPr>
            <w:tcW w:w="3402" w:type="dxa"/>
          </w:tcPr>
          <w:p w:rsidR="00AB5489" w:rsidRPr="00E3628A" w:rsidRDefault="00AB5489" w:rsidP="00AB5489">
            <w:pPr>
              <w:bidi/>
              <w:spacing w:before="120" w:after="120" w:line="192" w:lineRule="auto"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البطولة الوطنية</w:t>
            </w:r>
          </w:p>
          <w:p w:rsidR="00AB5489" w:rsidRPr="00E3628A" w:rsidRDefault="00AB5489" w:rsidP="00AB5489">
            <w:pPr>
              <w:bidi/>
              <w:spacing w:before="240"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AB5489" w:rsidRPr="00E3628A" w:rsidRDefault="00AB5489" w:rsidP="00AB5489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مدير(ة) </w:t>
            </w:r>
            <w:proofErr w:type="gram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الأكاديمية</w:t>
            </w:r>
            <w:proofErr w:type="gram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رئيس(ة) فرع الجامعة بالأكاديمية</w:t>
            </w:r>
          </w:p>
          <w:p w:rsidR="00AB5489" w:rsidRPr="00E3628A" w:rsidRDefault="00AB5489" w:rsidP="00AB5489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AB5489" w:rsidRPr="00E3628A" w:rsidRDefault="00AB5489" w:rsidP="00AB5489">
            <w:pPr>
              <w:pStyle w:val="Paragraphedeliste"/>
              <w:bidi/>
              <w:spacing w:line="192" w:lineRule="auto"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</w:tr>
    </w:tbl>
    <w:p w:rsidR="00AB5489" w:rsidRDefault="00AB5489" w:rsidP="00AB5489">
      <w:pPr>
        <w:bidi/>
        <w:spacing w:line="192" w:lineRule="auto"/>
        <w:ind w:left="-567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E3628A" w:rsidRPr="00F35CF5" w:rsidRDefault="00E3628A" w:rsidP="00E3628A">
      <w:pPr>
        <w:bidi/>
        <w:spacing w:line="192" w:lineRule="auto"/>
        <w:ind w:left="-567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AB5489" w:rsidRPr="00F35CF5" w:rsidRDefault="00AB5489" w:rsidP="00AB5489">
      <w:pPr>
        <w:bidi/>
        <w:spacing w:line="192" w:lineRule="auto"/>
        <w:ind w:left="284" w:right="-851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tbl>
      <w:tblPr>
        <w:bidiVisual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6"/>
        <w:gridCol w:w="7088"/>
        <w:gridCol w:w="1560"/>
      </w:tblGrid>
      <w:tr w:rsidR="00C86764" w:rsidRPr="00F35CF5" w:rsidTr="00A439B2">
        <w:tc>
          <w:tcPr>
            <w:tcW w:w="2126" w:type="dxa"/>
          </w:tcPr>
          <w:p w:rsidR="00C86764" w:rsidRPr="00F35CF5" w:rsidRDefault="00C86764" w:rsidP="0015323B">
            <w:pPr>
              <w:bidi/>
              <w:ind w:right="3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bookmarkStart w:id="27" w:name="OLE_LINK152"/>
          </w:p>
          <w:p w:rsidR="00C86764" w:rsidRPr="00F35CF5" w:rsidRDefault="00DF2962" w:rsidP="0015323B">
            <w:pPr>
              <w:bidi/>
              <w:ind w:right="3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drawing>
                <wp:inline distT="0" distB="0" distL="0" distR="0">
                  <wp:extent cx="1028700" cy="1066800"/>
                  <wp:effectExtent l="19050" t="0" r="0" b="0"/>
                  <wp:docPr id="11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  <w:vAlign w:val="center"/>
          </w:tcPr>
          <w:p w:rsidR="007875F0" w:rsidRDefault="007875F0" w:rsidP="001A1920">
            <w:pPr>
              <w:bidi/>
              <w:spacing w:before="240" w:after="120"/>
              <w:jc w:val="center"/>
              <w:rPr>
                <w:rFonts w:ascii="Times New Roman" w:hAnsi="Times New Roman"/>
                <w:w w:val="125"/>
                <w:lang w:bidi="ar-MA"/>
              </w:rPr>
            </w:pPr>
          </w:p>
          <w:p w:rsidR="001A1920" w:rsidRPr="001A1920" w:rsidRDefault="001A1920" w:rsidP="007875F0">
            <w:pPr>
              <w:bidi/>
              <w:spacing w:before="240" w:after="120"/>
              <w:jc w:val="center"/>
              <w:rPr>
                <w:rFonts w:ascii="Times New Roman" w:hAnsi="Times New Roman"/>
                <w:w w:val="125"/>
                <w:rtl/>
                <w:lang w:bidi="ar-MA"/>
              </w:rPr>
            </w:pPr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lastRenderedPageBreak/>
              <w:t>البطولة المدرسية</w:t>
            </w:r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 xml:space="preserve"> </w:t>
            </w:r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>الخاصة بالتعليم الابتدائي</w:t>
            </w:r>
          </w:p>
          <w:p w:rsidR="001A1920" w:rsidRPr="001A1920" w:rsidRDefault="001A1920" w:rsidP="001A1920">
            <w:pPr>
              <w:tabs>
                <w:tab w:val="left" w:pos="6371"/>
              </w:tabs>
              <w:bidi/>
              <w:ind w:right="-142"/>
              <w:jc w:val="center"/>
              <w:rPr>
                <w:rFonts w:ascii="Times New Roman" w:hAnsi="Times New Roman"/>
                <w:w w:val="125"/>
                <w:rtl/>
                <w:lang w:bidi="ar-MA"/>
              </w:rPr>
            </w:pPr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>(</w:t>
            </w:r>
            <w:proofErr w:type="gramStart"/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>مطبوع</w:t>
            </w:r>
            <w:proofErr w:type="gramEnd"/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 xml:space="preserve"> رقم</w:t>
            </w:r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 xml:space="preserve"> </w:t>
            </w:r>
            <w:r>
              <w:rPr>
                <w:rFonts w:ascii="Times New Roman" w:hAnsi="Times New Roman" w:hint="cs"/>
                <w:w w:val="125"/>
                <w:rtl/>
                <w:lang w:bidi="ar-MA"/>
              </w:rPr>
              <w:t>5</w:t>
            </w:r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 xml:space="preserve"> )</w:t>
            </w:r>
          </w:p>
          <w:p w:rsidR="00C86764" w:rsidRPr="00F35CF5" w:rsidRDefault="001A1920" w:rsidP="001A1920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w w:val="120"/>
                <w:sz w:val="26"/>
                <w:szCs w:val="26"/>
                <w:rtl/>
                <w:lang w:bidi="ar-MA"/>
              </w:rPr>
            </w:pPr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 xml:space="preserve">ـ </w:t>
            </w:r>
            <w:r>
              <w:rPr>
                <w:rFonts w:ascii="Times New Roman" w:hAnsi="Times New Roman" w:hint="cs"/>
                <w:w w:val="125"/>
                <w:rtl/>
                <w:lang w:bidi="ar-MA"/>
              </w:rPr>
              <w:t>الشطرنج</w:t>
            </w:r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 xml:space="preserve"> </w:t>
            </w:r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>ـ</w:t>
            </w:r>
          </w:p>
        </w:tc>
        <w:tc>
          <w:tcPr>
            <w:tcW w:w="1560" w:type="dxa"/>
          </w:tcPr>
          <w:p w:rsidR="00C86764" w:rsidRPr="00F35CF5" w:rsidRDefault="00C86764" w:rsidP="0015323B">
            <w:pPr>
              <w:bidi/>
              <w:ind w:right="709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  <w:p w:rsidR="00C86764" w:rsidRPr="00F35CF5" w:rsidRDefault="00DF2962" w:rsidP="0015323B">
            <w:pPr>
              <w:bidi/>
              <w:ind w:right="709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w:lastRenderedPageBreak/>
              <w:drawing>
                <wp:inline distT="0" distB="0" distL="0" distR="0">
                  <wp:extent cx="895350" cy="1114425"/>
                  <wp:effectExtent l="19050" t="0" r="0" b="0"/>
                  <wp:docPr id="12" name="Image 3" descr="logo-frm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logo-frm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86764" w:rsidRPr="00F35CF5" w:rsidRDefault="00C86764" w:rsidP="0015323B">
      <w:pPr>
        <w:bidi/>
        <w:spacing w:line="168" w:lineRule="auto"/>
        <w:ind w:left="-285" w:right="-284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p w:rsidR="00C86764" w:rsidRDefault="00C86764" w:rsidP="0015323B">
      <w:pPr>
        <w:bidi/>
        <w:spacing w:line="168" w:lineRule="auto"/>
        <w:ind w:left="-285" w:right="-284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p w:rsidR="001A1920" w:rsidRPr="00F35CF5" w:rsidRDefault="001A1920" w:rsidP="001A1920">
      <w:pPr>
        <w:bidi/>
        <w:spacing w:before="240" w:line="192" w:lineRule="auto"/>
        <w:ind w:left="-567"/>
        <w:rPr>
          <w:rFonts w:ascii="Times New Roman" w:hAnsi="Times New Roman"/>
          <w:bCs w:val="0"/>
          <w:sz w:val="26"/>
          <w:szCs w:val="26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>الأكاديمية الجهوية للتربية والتكوين لجهة</w:t>
      </w:r>
      <w:r w:rsidRPr="00F35CF5">
        <w:rPr>
          <w:rFonts w:ascii="Times New Roman" w:hAnsi="Times New Roman"/>
          <w:bCs w:val="0"/>
          <w:sz w:val="26"/>
          <w:szCs w:val="26"/>
          <w:rtl/>
          <w:lang w:bidi="ar-MA"/>
        </w:rPr>
        <w:t xml:space="preserve"> </w:t>
      </w:r>
      <w:r w:rsidRPr="001A1920">
        <w:rPr>
          <w:rFonts w:ascii="Times New Roman" w:hAnsi="Times New Roman"/>
          <w:bCs w:val="0"/>
          <w:sz w:val="18"/>
          <w:szCs w:val="18"/>
          <w:rtl/>
          <w:lang w:bidi="ar-MA"/>
        </w:rPr>
        <w:t xml:space="preserve">................................................................................................................................. </w:t>
      </w:r>
    </w:p>
    <w:p w:rsidR="001A1920" w:rsidRDefault="001A1920" w:rsidP="001A1920">
      <w:pPr>
        <w:bidi/>
        <w:spacing w:line="168" w:lineRule="auto"/>
        <w:ind w:left="-285" w:right="-284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p w:rsidR="001A1920" w:rsidRDefault="001A1920" w:rsidP="001A1920">
      <w:pPr>
        <w:bidi/>
        <w:spacing w:line="168" w:lineRule="auto"/>
        <w:ind w:left="-285" w:right="-284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p w:rsidR="001A1920" w:rsidRPr="00F35CF5" w:rsidRDefault="001A1920" w:rsidP="001A1920">
      <w:pPr>
        <w:bidi/>
        <w:spacing w:line="168" w:lineRule="auto"/>
        <w:ind w:left="-285" w:right="-284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tbl>
      <w:tblPr>
        <w:bidiVisual/>
        <w:tblW w:w="0" w:type="auto"/>
        <w:jc w:val="center"/>
        <w:tblInd w:w="-208" w:type="dxa"/>
        <w:tblLook w:val="04A0" w:firstRow="1" w:lastRow="0" w:firstColumn="1" w:lastColumn="0" w:noHBand="0" w:noVBand="1"/>
      </w:tblPr>
      <w:tblGrid>
        <w:gridCol w:w="1413"/>
        <w:gridCol w:w="1985"/>
        <w:gridCol w:w="567"/>
        <w:gridCol w:w="2835"/>
        <w:gridCol w:w="708"/>
        <w:gridCol w:w="2127"/>
        <w:gridCol w:w="562"/>
      </w:tblGrid>
      <w:tr w:rsidR="00C86764" w:rsidRPr="00F35CF5" w:rsidTr="00E45C43">
        <w:trPr>
          <w:trHeight w:val="273"/>
          <w:jc w:val="center"/>
        </w:trPr>
        <w:tc>
          <w:tcPr>
            <w:tcW w:w="1413" w:type="dxa"/>
            <w:vAlign w:val="center"/>
          </w:tcPr>
          <w:p w:rsidR="00C86764" w:rsidRPr="00F35CF5" w:rsidRDefault="00C86764" w:rsidP="0015323B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المرحلة *:</w:t>
            </w:r>
          </w:p>
        </w:tc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C86764" w:rsidRPr="00F35CF5" w:rsidRDefault="00C86764" w:rsidP="0015323B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البطولة</w:t>
            </w:r>
            <w:proofErr w:type="gram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الإقليمية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764" w:rsidRPr="00F35CF5" w:rsidRDefault="00C86764" w:rsidP="0015323B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4" w:rsidRPr="00F35CF5" w:rsidRDefault="00D23640" w:rsidP="0015323B">
            <w:pPr>
              <w:tabs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ال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بطولة الجهوي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ة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764" w:rsidRPr="00F35CF5" w:rsidRDefault="00C86764" w:rsidP="0015323B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6764" w:rsidRPr="00F35CF5" w:rsidRDefault="00C86764" w:rsidP="0015323B">
            <w:pPr>
              <w:tabs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البطولة الوطنية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6764" w:rsidRPr="00F35CF5" w:rsidRDefault="00C86764" w:rsidP="0015323B">
            <w:pPr>
              <w:tabs>
                <w:tab w:val="left" w:pos="883"/>
                <w:tab w:val="left" w:pos="2825"/>
                <w:tab w:val="left" w:pos="6259"/>
                <w:tab w:val="left" w:pos="8046"/>
              </w:tabs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</w:tbl>
    <w:p w:rsidR="00E878A7" w:rsidRPr="00F35CF5" w:rsidRDefault="00E878A7" w:rsidP="0015323B">
      <w:pPr>
        <w:bidi/>
        <w:spacing w:before="240" w:line="192" w:lineRule="auto"/>
        <w:ind w:left="-567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p w:rsidR="00C86764" w:rsidRPr="00F35CF5" w:rsidRDefault="00C86764" w:rsidP="0015323B">
      <w:pPr>
        <w:tabs>
          <w:tab w:val="left" w:pos="2442"/>
        </w:tabs>
        <w:bidi/>
        <w:ind w:left="-1" w:right="709"/>
        <w:rPr>
          <w:rFonts w:ascii="Times New Roman" w:hAnsi="Times New Roman"/>
          <w:bCs w:val="0"/>
          <w:sz w:val="26"/>
          <w:szCs w:val="26"/>
          <w:rtl/>
        </w:rPr>
      </w:pPr>
    </w:p>
    <w:p w:rsidR="00C86764" w:rsidRPr="00F35CF5" w:rsidRDefault="00C86764" w:rsidP="0015323B">
      <w:pPr>
        <w:tabs>
          <w:tab w:val="left" w:pos="2442"/>
        </w:tabs>
        <w:bidi/>
        <w:ind w:left="849" w:right="-851"/>
        <w:rPr>
          <w:rFonts w:ascii="Times New Roman" w:hAnsi="Times New Roman"/>
          <w:bCs w:val="0"/>
          <w:sz w:val="26"/>
          <w:szCs w:val="26"/>
          <w:rtl/>
        </w:rPr>
      </w:pPr>
    </w:p>
    <w:tbl>
      <w:tblPr>
        <w:bidiVisual/>
        <w:tblW w:w="10587" w:type="dxa"/>
        <w:jc w:val="center"/>
        <w:tblInd w:w="-8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00FF00"/>
        <w:tblLook w:val="04A0" w:firstRow="1" w:lastRow="0" w:firstColumn="1" w:lastColumn="0" w:noHBand="0" w:noVBand="1"/>
      </w:tblPr>
      <w:tblGrid>
        <w:gridCol w:w="1405"/>
        <w:gridCol w:w="567"/>
        <w:gridCol w:w="1479"/>
        <w:gridCol w:w="2270"/>
        <w:gridCol w:w="1699"/>
        <w:gridCol w:w="1845"/>
        <w:gridCol w:w="1322"/>
      </w:tblGrid>
      <w:tr w:rsidR="00C86764" w:rsidRPr="00F35CF5" w:rsidTr="009228B5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C86764" w:rsidRPr="00F35CF5" w:rsidRDefault="00E878A7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</w:rPr>
              <w:t>الجنس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C86764" w:rsidRPr="00F35CF5" w:rsidRDefault="00C86764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479" w:type="dxa"/>
            <w:shd w:val="clear" w:color="auto" w:fill="auto"/>
            <w:vAlign w:val="center"/>
          </w:tcPr>
          <w:p w:rsidR="00C86764" w:rsidRPr="00F35CF5" w:rsidRDefault="001F1057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رقم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ا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لتلميذ</w:t>
            </w:r>
            <w:r w:rsidR="00E878A7"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(ة)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C86764" w:rsidRPr="00F35CF5" w:rsidRDefault="00C86764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الإسم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 xml:space="preserve"> الكامل</w:t>
            </w:r>
          </w:p>
        </w:tc>
        <w:tc>
          <w:tcPr>
            <w:tcW w:w="1699" w:type="dxa"/>
            <w:shd w:val="clear" w:color="auto" w:fill="auto"/>
            <w:vAlign w:val="center"/>
          </w:tcPr>
          <w:p w:rsidR="00C86764" w:rsidRPr="00F35CF5" w:rsidRDefault="00C86764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proofErr w:type="gram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تاريخ</w:t>
            </w:r>
            <w:proofErr w:type="gram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 xml:space="preserve"> الازدياد</w:t>
            </w:r>
          </w:p>
        </w:tc>
        <w:tc>
          <w:tcPr>
            <w:tcW w:w="1845" w:type="dxa"/>
            <w:shd w:val="clear" w:color="auto" w:fill="auto"/>
            <w:vAlign w:val="center"/>
          </w:tcPr>
          <w:p w:rsidR="00C86764" w:rsidRPr="00F35CF5" w:rsidRDefault="00C86764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المؤسسة</w:t>
            </w:r>
          </w:p>
        </w:tc>
        <w:tc>
          <w:tcPr>
            <w:tcW w:w="1322" w:type="dxa"/>
            <w:shd w:val="clear" w:color="auto" w:fill="auto"/>
            <w:vAlign w:val="center"/>
          </w:tcPr>
          <w:p w:rsidR="00C86764" w:rsidRPr="00F35CF5" w:rsidRDefault="00C86764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النيابة</w:t>
            </w:r>
          </w:p>
        </w:tc>
      </w:tr>
      <w:tr w:rsidR="00C86764" w:rsidRPr="00F35CF5" w:rsidTr="009228B5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C86764" w:rsidRPr="00F35CF5" w:rsidRDefault="00E878A7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</w:rPr>
              <w:t>ذكر</w:t>
            </w:r>
          </w:p>
        </w:tc>
        <w:tc>
          <w:tcPr>
            <w:tcW w:w="567" w:type="dxa"/>
            <w:shd w:val="clear" w:color="auto" w:fill="auto"/>
          </w:tcPr>
          <w:p w:rsidR="00C86764" w:rsidRPr="00F35CF5" w:rsidRDefault="00C86764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C86764" w:rsidRPr="00F35CF5" w:rsidRDefault="00C86764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C86764" w:rsidRPr="00F35CF5" w:rsidRDefault="00C86764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C86764" w:rsidRPr="00F35CF5" w:rsidRDefault="00C86764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C86764" w:rsidRPr="00F35CF5" w:rsidRDefault="00C86764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:rsidR="00C86764" w:rsidRPr="00F35CF5" w:rsidRDefault="00C86764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  <w:tr w:rsidR="00E878A7" w:rsidRPr="00F35CF5" w:rsidTr="009228B5">
        <w:trPr>
          <w:jc w:val="center"/>
        </w:trPr>
        <w:tc>
          <w:tcPr>
            <w:tcW w:w="1405" w:type="dxa"/>
            <w:shd w:val="clear" w:color="auto" w:fill="auto"/>
            <w:vAlign w:val="center"/>
          </w:tcPr>
          <w:p w:rsidR="00E878A7" w:rsidRPr="00F35CF5" w:rsidRDefault="00E878A7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</w:rPr>
              <w:t>أنثى</w:t>
            </w:r>
          </w:p>
        </w:tc>
        <w:tc>
          <w:tcPr>
            <w:tcW w:w="567" w:type="dxa"/>
            <w:shd w:val="clear" w:color="auto" w:fill="auto"/>
          </w:tcPr>
          <w:p w:rsidR="00E878A7" w:rsidRPr="00F35CF5" w:rsidRDefault="00E878A7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</w:rPr>
              <w:t>1</w:t>
            </w:r>
          </w:p>
        </w:tc>
        <w:tc>
          <w:tcPr>
            <w:tcW w:w="1479" w:type="dxa"/>
            <w:shd w:val="clear" w:color="auto" w:fill="auto"/>
            <w:vAlign w:val="center"/>
          </w:tcPr>
          <w:p w:rsidR="00E878A7" w:rsidRPr="00F35CF5" w:rsidRDefault="00E878A7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2270" w:type="dxa"/>
            <w:shd w:val="clear" w:color="auto" w:fill="auto"/>
            <w:vAlign w:val="center"/>
          </w:tcPr>
          <w:p w:rsidR="00E878A7" w:rsidRPr="00F35CF5" w:rsidRDefault="00E878A7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699" w:type="dxa"/>
            <w:shd w:val="clear" w:color="auto" w:fill="auto"/>
            <w:vAlign w:val="center"/>
          </w:tcPr>
          <w:p w:rsidR="00E878A7" w:rsidRPr="00F35CF5" w:rsidRDefault="00E878A7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845" w:type="dxa"/>
            <w:shd w:val="clear" w:color="auto" w:fill="auto"/>
            <w:vAlign w:val="center"/>
          </w:tcPr>
          <w:p w:rsidR="00E878A7" w:rsidRPr="00F35CF5" w:rsidRDefault="00E878A7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  <w:tc>
          <w:tcPr>
            <w:tcW w:w="1322" w:type="dxa"/>
            <w:shd w:val="clear" w:color="auto" w:fill="auto"/>
            <w:vAlign w:val="center"/>
          </w:tcPr>
          <w:p w:rsidR="00E878A7" w:rsidRPr="00F35CF5" w:rsidRDefault="00E878A7" w:rsidP="00E878A7">
            <w:pPr>
              <w:bidi/>
              <w:spacing w:before="120" w:after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</w:tc>
      </w:tr>
    </w:tbl>
    <w:p w:rsidR="00C86764" w:rsidRPr="00F35CF5" w:rsidRDefault="00C86764" w:rsidP="0015323B">
      <w:pPr>
        <w:tabs>
          <w:tab w:val="left" w:pos="2442"/>
        </w:tabs>
        <w:bidi/>
        <w:ind w:left="849" w:right="-851"/>
        <w:rPr>
          <w:rFonts w:ascii="Times New Roman" w:hAnsi="Times New Roman"/>
          <w:b w:val="0"/>
          <w:bCs w:val="0"/>
          <w:sz w:val="26"/>
          <w:szCs w:val="26"/>
          <w:rtl/>
        </w:rPr>
      </w:pPr>
    </w:p>
    <w:p w:rsidR="00C86764" w:rsidRPr="00F35CF5" w:rsidRDefault="00C86764" w:rsidP="0015323B">
      <w:pPr>
        <w:tabs>
          <w:tab w:val="left" w:pos="2442"/>
        </w:tabs>
        <w:bidi/>
        <w:spacing w:before="240" w:line="168" w:lineRule="auto"/>
        <w:ind w:right="-851"/>
        <w:rPr>
          <w:rFonts w:ascii="Times New Roman" w:hAnsi="Times New Roman"/>
          <w:b w:val="0"/>
          <w:bCs w:val="0"/>
          <w:sz w:val="26"/>
          <w:szCs w:val="26"/>
          <w:u w:val="single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  <w:t>ملحوظة:</w:t>
      </w:r>
    </w:p>
    <w:p w:rsidR="004E7186" w:rsidRPr="00F35CF5" w:rsidRDefault="004E7186" w:rsidP="004E7186">
      <w:pPr>
        <w:pStyle w:val="Paragraphedeliste"/>
        <w:bidi/>
        <w:spacing w:line="192" w:lineRule="auto"/>
        <w:ind w:left="348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  <w:r>
        <w:rPr>
          <w:rFonts w:ascii="Times New Roman" w:hAnsi="Times New Roman" w:hint="cs"/>
          <w:b w:val="0"/>
          <w:sz w:val="26"/>
          <w:szCs w:val="26"/>
          <w:rtl/>
          <w:lang w:bidi="ar-MA"/>
        </w:rPr>
        <w:t xml:space="preserve"> (</w:t>
      </w: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>*</w:t>
      </w:r>
      <w:r>
        <w:rPr>
          <w:rFonts w:ascii="Times New Roman" w:hAnsi="Times New Roman" w:hint="cs"/>
          <w:b w:val="0"/>
          <w:sz w:val="26"/>
          <w:szCs w:val="26"/>
          <w:rtl/>
          <w:lang w:bidi="ar-MA"/>
        </w:rPr>
        <w:t xml:space="preserve">) </w:t>
      </w:r>
      <w:r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توضع علامة </w:t>
      </w:r>
      <w:r w:rsidRPr="00F35CF5">
        <w:rPr>
          <w:rFonts w:ascii="Times New Roman" w:hAnsi="Times New Roman"/>
          <w:b w:val="0"/>
          <w:bCs w:val="0"/>
          <w:sz w:val="26"/>
          <w:szCs w:val="26"/>
          <w:lang w:bidi="ar-MA"/>
        </w:rPr>
        <w:t>X</w:t>
      </w:r>
      <w:r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 xml:space="preserve"> في الخانة المناسبة</w:t>
      </w:r>
    </w:p>
    <w:p w:rsidR="00C86764" w:rsidRPr="00F35CF5" w:rsidRDefault="004E7186" w:rsidP="004E7186">
      <w:pPr>
        <w:pStyle w:val="Paragraphedeliste"/>
        <w:bidi/>
        <w:spacing w:line="192" w:lineRule="auto"/>
        <w:ind w:left="348"/>
        <w:rPr>
          <w:rFonts w:ascii="Times New Roman" w:hAnsi="Times New Roman"/>
          <w:b w:val="0"/>
          <w:bCs w:val="0"/>
          <w:sz w:val="26"/>
          <w:szCs w:val="26"/>
          <w:lang w:bidi="ar-MA"/>
        </w:rPr>
      </w:pPr>
      <w:r>
        <w:rPr>
          <w:rFonts w:ascii="Times New Roman" w:hAnsi="Times New Roman" w:hint="cs"/>
          <w:b w:val="0"/>
          <w:bCs w:val="0"/>
          <w:sz w:val="26"/>
          <w:szCs w:val="26"/>
          <w:rtl/>
          <w:lang w:bidi="ar-MA"/>
        </w:rPr>
        <w:t xml:space="preserve">ـ </w:t>
      </w:r>
      <w:r w:rsidR="00C86764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يعبأ هذا المطبوع ويرسل إلى الجهة المعنية؛</w:t>
      </w:r>
    </w:p>
    <w:p w:rsidR="00C86764" w:rsidRPr="00F35CF5" w:rsidRDefault="004E7186" w:rsidP="004E7186">
      <w:pPr>
        <w:pStyle w:val="Paragraphedeliste"/>
        <w:bidi/>
        <w:spacing w:line="192" w:lineRule="auto"/>
        <w:ind w:left="348"/>
        <w:rPr>
          <w:rFonts w:ascii="Times New Roman" w:hAnsi="Times New Roman"/>
          <w:b w:val="0"/>
          <w:bCs w:val="0"/>
          <w:sz w:val="26"/>
          <w:szCs w:val="26"/>
          <w:lang w:bidi="ar-MA"/>
        </w:rPr>
      </w:pPr>
      <w:r>
        <w:rPr>
          <w:rFonts w:ascii="Times New Roman" w:hAnsi="Times New Roman" w:hint="cs"/>
          <w:b w:val="0"/>
          <w:bCs w:val="0"/>
          <w:sz w:val="26"/>
          <w:szCs w:val="26"/>
          <w:rtl/>
          <w:lang w:bidi="ar-MA"/>
        </w:rPr>
        <w:t xml:space="preserve">ـ </w:t>
      </w:r>
      <w:r w:rsidR="00C86764" w:rsidRPr="00F35CF5"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  <w:t>يكتفى بتوقيع هذا المطبوع من طرف الجهة المعنية حسب المرحلة الإقصائية.</w:t>
      </w:r>
    </w:p>
    <w:p w:rsidR="00E878A7" w:rsidRPr="00F35CF5" w:rsidRDefault="00E878A7" w:rsidP="00E878A7">
      <w:pPr>
        <w:pStyle w:val="Paragraphedeliste"/>
        <w:bidi/>
        <w:spacing w:line="192" w:lineRule="auto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E878A7" w:rsidRPr="00F35CF5" w:rsidRDefault="00E878A7" w:rsidP="00E878A7">
      <w:pPr>
        <w:pStyle w:val="Paragraphedeliste"/>
        <w:bidi/>
        <w:spacing w:line="192" w:lineRule="auto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E878A7" w:rsidRPr="00F35CF5" w:rsidRDefault="00E878A7" w:rsidP="00E878A7">
      <w:pPr>
        <w:pStyle w:val="Paragraphedeliste"/>
        <w:bidi/>
        <w:spacing w:line="192" w:lineRule="auto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E878A7" w:rsidRPr="00F35CF5" w:rsidRDefault="00E878A7" w:rsidP="00E878A7">
      <w:pPr>
        <w:pStyle w:val="Paragraphedeliste"/>
        <w:bidi/>
        <w:spacing w:line="192" w:lineRule="auto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E878A7" w:rsidRPr="00F35CF5" w:rsidRDefault="00E878A7" w:rsidP="00E878A7">
      <w:pPr>
        <w:pStyle w:val="Paragraphedeliste"/>
        <w:bidi/>
        <w:spacing w:line="192" w:lineRule="auto"/>
        <w:rPr>
          <w:rFonts w:ascii="Times New Roman" w:hAnsi="Times New Roman"/>
          <w:b w:val="0"/>
          <w:bCs w:val="0"/>
          <w:sz w:val="26"/>
          <w:szCs w:val="26"/>
          <w:lang w:bidi="ar-MA"/>
        </w:rPr>
      </w:pPr>
    </w:p>
    <w:p w:rsidR="00C86764" w:rsidRPr="00F35CF5" w:rsidRDefault="00C86764" w:rsidP="0015323B">
      <w:pPr>
        <w:pStyle w:val="Paragraphedeliste"/>
        <w:bidi/>
        <w:spacing w:line="192" w:lineRule="auto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8"/>
        <w:gridCol w:w="3544"/>
        <w:gridCol w:w="3510"/>
      </w:tblGrid>
      <w:tr w:rsidR="00C86764" w:rsidRPr="00F35CF5" w:rsidTr="00E878A7">
        <w:trPr>
          <w:jc w:val="center"/>
        </w:trPr>
        <w:tc>
          <w:tcPr>
            <w:tcW w:w="3368" w:type="dxa"/>
          </w:tcPr>
          <w:p w:rsidR="00C86764" w:rsidRPr="00E3628A" w:rsidRDefault="00C86764" w:rsidP="0015323B">
            <w:pPr>
              <w:bidi/>
              <w:spacing w:before="120" w:after="120"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proofErr w:type="gram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البطولة</w:t>
            </w:r>
            <w:proofErr w:type="gram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 xml:space="preserve"> الإقليمية</w:t>
            </w:r>
          </w:p>
          <w:p w:rsidR="00C86764" w:rsidRPr="00E3628A" w:rsidRDefault="00C86764" w:rsidP="0015323B">
            <w:pPr>
              <w:bidi/>
              <w:spacing w:before="120"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C86764" w:rsidRPr="00E3628A" w:rsidRDefault="00C8676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مدير(ة) المؤسسة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الجمعية الرياضية المدرسية</w:t>
            </w:r>
          </w:p>
          <w:p w:rsidR="00C86764" w:rsidRDefault="00C86764" w:rsidP="00E3628A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="00CC2D30"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E3628A" w:rsidRDefault="00E3628A" w:rsidP="00E3628A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E3628A" w:rsidRDefault="00E3628A" w:rsidP="00E3628A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E3628A" w:rsidRDefault="00E3628A" w:rsidP="00E3628A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E3628A" w:rsidRDefault="00E3628A" w:rsidP="00E3628A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E3628A" w:rsidRDefault="00E3628A" w:rsidP="00E3628A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E3628A" w:rsidRDefault="00E3628A" w:rsidP="00E3628A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E3628A" w:rsidRDefault="00E3628A" w:rsidP="00E3628A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E3628A" w:rsidRDefault="00E3628A" w:rsidP="00E3628A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E3628A" w:rsidRPr="00E3628A" w:rsidRDefault="00E3628A" w:rsidP="00E3628A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  <w:tc>
          <w:tcPr>
            <w:tcW w:w="3544" w:type="dxa"/>
          </w:tcPr>
          <w:p w:rsidR="00863701" w:rsidRPr="00E3628A" w:rsidRDefault="00863701" w:rsidP="00863701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بطولة الجهوي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 xml:space="preserve">ة </w:t>
            </w:r>
          </w:p>
          <w:p w:rsidR="00C86764" w:rsidRPr="00E3628A" w:rsidRDefault="00C86764" w:rsidP="00863701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C86764" w:rsidRPr="00E3628A" w:rsidRDefault="00C8676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نائب(ة) الوزارة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بالنيابة</w:t>
            </w:r>
          </w:p>
          <w:p w:rsidR="00C86764" w:rsidRPr="00E3628A" w:rsidRDefault="00464F09" w:rsidP="0015323B">
            <w:pPr>
              <w:pStyle w:val="Paragraphedeliste"/>
              <w:bidi/>
              <w:spacing w:line="192" w:lineRule="auto"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C86764" w:rsidRPr="00E3628A" w:rsidRDefault="00C86764" w:rsidP="0015323B">
            <w:pPr>
              <w:pStyle w:val="Paragraphedeliste"/>
              <w:bidi/>
              <w:spacing w:line="192" w:lineRule="auto"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  <w:tc>
          <w:tcPr>
            <w:tcW w:w="3510" w:type="dxa"/>
          </w:tcPr>
          <w:p w:rsidR="00C86764" w:rsidRPr="00E3628A" w:rsidRDefault="00C86764" w:rsidP="0015323B">
            <w:pPr>
              <w:bidi/>
              <w:spacing w:before="120" w:after="120" w:line="168" w:lineRule="auto"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البطولة الوطنية</w:t>
            </w:r>
          </w:p>
          <w:p w:rsidR="00C86764" w:rsidRPr="00E3628A" w:rsidRDefault="00C86764" w:rsidP="0015323B">
            <w:pPr>
              <w:bidi/>
              <w:spacing w:before="120" w:line="168" w:lineRule="auto"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C86764" w:rsidRPr="00E3628A" w:rsidRDefault="00C86764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مدير(ة) الأكاديمية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بالأكاديمية</w:t>
            </w:r>
          </w:p>
          <w:p w:rsidR="00C86764" w:rsidRPr="00E3628A" w:rsidRDefault="00464F09" w:rsidP="0015323B">
            <w:pPr>
              <w:bidi/>
              <w:spacing w:line="192" w:lineRule="auto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C86764" w:rsidRPr="00E3628A" w:rsidRDefault="00C86764" w:rsidP="0015323B">
            <w:pPr>
              <w:pStyle w:val="Paragraphedeliste"/>
              <w:bidi/>
              <w:spacing w:line="192" w:lineRule="auto"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</w:tr>
    </w:tbl>
    <w:p w:rsidR="00C86764" w:rsidRPr="00F35CF5" w:rsidRDefault="00C86764" w:rsidP="0015323B">
      <w:pPr>
        <w:pStyle w:val="Paragraphedeliste"/>
        <w:bidi/>
        <w:spacing w:line="192" w:lineRule="auto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2A7125" w:rsidRDefault="002A7125" w:rsidP="002A7125">
      <w:pPr>
        <w:bidi/>
        <w:ind w:right="709"/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</w:pPr>
      <w:r>
        <w:rPr>
          <w:rFonts w:ascii="Times New Roman" w:hAnsi="Times New Roman" w:hint="cs"/>
          <w:b w:val="0"/>
          <w:sz w:val="26"/>
          <w:szCs w:val="26"/>
          <w:u w:val="single"/>
          <w:rtl/>
          <w:lang w:bidi="ar-MA"/>
        </w:rPr>
        <w:t xml:space="preserve"> </w:t>
      </w:r>
    </w:p>
    <w:p w:rsidR="002A7125" w:rsidRDefault="002A7125" w:rsidP="002A7125">
      <w:pPr>
        <w:bidi/>
        <w:ind w:right="709"/>
        <w:rPr>
          <w:rFonts w:ascii="Times New Roman" w:hAnsi="Times New Roman"/>
          <w:b w:val="0"/>
          <w:sz w:val="26"/>
          <w:szCs w:val="26"/>
          <w:u w:val="single"/>
          <w:lang w:bidi="ar-MA"/>
        </w:rPr>
      </w:pPr>
    </w:p>
    <w:p w:rsidR="007875F0" w:rsidRDefault="007875F0" w:rsidP="007875F0">
      <w:pPr>
        <w:bidi/>
        <w:ind w:right="709"/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</w:pPr>
    </w:p>
    <w:p w:rsidR="002A7125" w:rsidRDefault="002A7125" w:rsidP="002A7125">
      <w:pPr>
        <w:bidi/>
        <w:ind w:right="709"/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</w:pPr>
    </w:p>
    <w:p w:rsidR="004E7186" w:rsidRDefault="004E7186" w:rsidP="004E7186">
      <w:pPr>
        <w:bidi/>
        <w:ind w:right="709"/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</w:pPr>
    </w:p>
    <w:p w:rsidR="002A7125" w:rsidRDefault="002A7125" w:rsidP="002A7125">
      <w:pPr>
        <w:bidi/>
        <w:ind w:right="709"/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</w:pPr>
    </w:p>
    <w:p w:rsidR="002E5FEA" w:rsidRDefault="002E5FEA" w:rsidP="002E5FEA">
      <w:pPr>
        <w:bidi/>
        <w:ind w:right="709"/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</w:pPr>
    </w:p>
    <w:tbl>
      <w:tblPr>
        <w:bidiVisual/>
        <w:tblW w:w="0" w:type="auto"/>
        <w:tblInd w:w="-601" w:type="dxa"/>
        <w:tblLook w:val="04A0" w:firstRow="1" w:lastRow="0" w:firstColumn="1" w:lastColumn="0" w:noHBand="0" w:noVBand="1"/>
      </w:tblPr>
      <w:tblGrid>
        <w:gridCol w:w="2035"/>
        <w:gridCol w:w="7365"/>
        <w:gridCol w:w="1592"/>
      </w:tblGrid>
      <w:tr w:rsidR="00C82FD4" w:rsidRPr="00B468AB" w:rsidTr="009228B5">
        <w:tc>
          <w:tcPr>
            <w:tcW w:w="1990" w:type="dxa"/>
            <w:shd w:val="clear" w:color="auto" w:fill="auto"/>
          </w:tcPr>
          <w:p w:rsidR="00C82FD4" w:rsidRPr="00B468AB" w:rsidRDefault="00C82FD4" w:rsidP="00B468AB">
            <w:pPr>
              <w:bidi/>
              <w:ind w:right="709"/>
              <w:rPr>
                <w:rFonts w:ascii="Times New Roman" w:hAnsi="Times New Roman"/>
                <w:b w:val="0"/>
                <w:noProof/>
                <w:sz w:val="26"/>
                <w:szCs w:val="26"/>
                <w:rtl/>
              </w:rPr>
            </w:pPr>
          </w:p>
          <w:p w:rsidR="00C82FD4" w:rsidRPr="00B468AB" w:rsidRDefault="00DF2962" w:rsidP="00B468AB">
            <w:pPr>
              <w:bidi/>
              <w:ind w:right="709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b w:val="0"/>
                <w:noProof/>
                <w:sz w:val="26"/>
                <w:szCs w:val="26"/>
              </w:rPr>
              <w:drawing>
                <wp:inline distT="0" distB="0" distL="0" distR="0">
                  <wp:extent cx="676275" cy="781050"/>
                  <wp:effectExtent l="19050" t="0" r="9525" b="0"/>
                  <wp:docPr id="1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5" w:type="dxa"/>
            <w:shd w:val="clear" w:color="auto" w:fill="auto"/>
          </w:tcPr>
          <w:p w:rsidR="009228B5" w:rsidRPr="001A1920" w:rsidRDefault="009228B5" w:rsidP="009228B5">
            <w:pPr>
              <w:bidi/>
              <w:spacing w:before="240" w:after="120"/>
              <w:jc w:val="center"/>
              <w:rPr>
                <w:rFonts w:ascii="Times New Roman" w:hAnsi="Times New Roman"/>
                <w:w w:val="125"/>
                <w:rtl/>
                <w:lang w:bidi="ar-MA"/>
              </w:rPr>
            </w:pPr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>البطولة المدرسية</w:t>
            </w:r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 xml:space="preserve"> </w:t>
            </w:r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>الخاصة بالتعليم الابتدائي</w:t>
            </w:r>
          </w:p>
          <w:p w:rsidR="009228B5" w:rsidRDefault="009228B5" w:rsidP="009228B5">
            <w:pPr>
              <w:tabs>
                <w:tab w:val="left" w:pos="6371"/>
              </w:tabs>
              <w:bidi/>
              <w:ind w:right="-142"/>
              <w:jc w:val="center"/>
              <w:rPr>
                <w:rFonts w:ascii="Times New Roman" w:hAnsi="Times New Roman"/>
                <w:w w:val="125"/>
                <w:rtl/>
                <w:lang w:bidi="ar-MA"/>
              </w:rPr>
            </w:pPr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>(</w:t>
            </w:r>
            <w:proofErr w:type="gramStart"/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>مطبوع</w:t>
            </w:r>
            <w:proofErr w:type="gramEnd"/>
            <w:r w:rsidRPr="001A1920">
              <w:rPr>
                <w:rFonts w:ascii="Times New Roman" w:hAnsi="Times New Roman"/>
                <w:w w:val="125"/>
                <w:rtl/>
                <w:lang w:bidi="ar-MA"/>
              </w:rPr>
              <w:t xml:space="preserve"> رقم</w:t>
            </w:r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 xml:space="preserve"> </w:t>
            </w:r>
            <w:r>
              <w:rPr>
                <w:rFonts w:ascii="Times New Roman" w:hAnsi="Times New Roman" w:hint="cs"/>
                <w:w w:val="125"/>
                <w:rtl/>
                <w:lang w:bidi="ar-MA"/>
              </w:rPr>
              <w:t>6</w:t>
            </w:r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 xml:space="preserve"> )</w:t>
            </w:r>
          </w:p>
          <w:p w:rsidR="00C82FD4" w:rsidRPr="00B468AB" w:rsidRDefault="009228B5" w:rsidP="009228B5">
            <w:pPr>
              <w:tabs>
                <w:tab w:val="left" w:pos="6371"/>
              </w:tabs>
              <w:bidi/>
              <w:ind w:right="-142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w w:val="125"/>
                <w:rtl/>
                <w:lang w:bidi="ar-MA"/>
              </w:rPr>
              <w:t>ـ كرة القدم ـ</w:t>
            </w:r>
          </w:p>
        </w:tc>
        <w:tc>
          <w:tcPr>
            <w:tcW w:w="1592" w:type="dxa"/>
            <w:shd w:val="clear" w:color="auto" w:fill="auto"/>
          </w:tcPr>
          <w:p w:rsidR="00C82FD4" w:rsidRPr="00B468AB" w:rsidRDefault="00C82FD4" w:rsidP="00B468AB">
            <w:pPr>
              <w:bidi/>
              <w:ind w:right="709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  <w:p w:rsidR="00C82FD4" w:rsidRPr="00B468AB" w:rsidRDefault="00C82FD4" w:rsidP="00B468AB">
            <w:pPr>
              <w:bidi/>
              <w:ind w:right="709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  <w:p w:rsidR="00C82FD4" w:rsidRPr="00B468AB" w:rsidRDefault="00DF2962" w:rsidP="00B468AB">
            <w:pPr>
              <w:bidi/>
              <w:ind w:right="709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 w:hint="cs"/>
                <w:b w:val="0"/>
                <w:noProof/>
                <w:sz w:val="26"/>
                <w:szCs w:val="26"/>
                <w:rtl/>
              </w:rPr>
              <w:drawing>
                <wp:anchor distT="0" distB="0" distL="114300" distR="114300" simplePos="0" relativeHeight="251661824" behindDoc="1" locked="0" layoutInCell="1" allowOverlap="1">
                  <wp:simplePos x="0" y="0"/>
                  <wp:positionH relativeFrom="column">
                    <wp:posOffset>-196850</wp:posOffset>
                  </wp:positionH>
                  <wp:positionV relativeFrom="paragraph">
                    <wp:posOffset>-227330</wp:posOffset>
                  </wp:positionV>
                  <wp:extent cx="598170" cy="747395"/>
                  <wp:effectExtent l="19050" t="0" r="0" b="0"/>
                  <wp:wrapTight wrapText="bothSides">
                    <wp:wrapPolygon edited="0">
                      <wp:start x="-688" y="0"/>
                      <wp:lineTo x="-688" y="20921"/>
                      <wp:lineTo x="21325" y="20921"/>
                      <wp:lineTo x="21325" y="0"/>
                      <wp:lineTo x="-688" y="0"/>
                    </wp:wrapPolygon>
                  </wp:wrapTight>
                  <wp:docPr id="73" name="Image 16" descr="logo-frm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6" descr="logo-frm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8170" cy="747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C82FD4" w:rsidRDefault="00C82FD4" w:rsidP="00C82FD4">
      <w:pPr>
        <w:bidi/>
        <w:ind w:right="709"/>
        <w:rPr>
          <w:rFonts w:ascii="Times New Roman" w:hAnsi="Times New Roman"/>
          <w:b w:val="0"/>
          <w:sz w:val="26"/>
          <w:szCs w:val="26"/>
          <w:rtl/>
        </w:rPr>
      </w:pPr>
    </w:p>
    <w:p w:rsidR="00C82FD4" w:rsidRPr="00F35CF5" w:rsidRDefault="00C82FD4" w:rsidP="00C82FD4">
      <w:pPr>
        <w:bidi/>
        <w:ind w:right="709"/>
        <w:rPr>
          <w:rFonts w:ascii="Times New Roman" w:hAnsi="Times New Roman"/>
          <w:b w:val="0"/>
          <w:sz w:val="26"/>
          <w:szCs w:val="26"/>
          <w:rtl/>
        </w:rPr>
      </w:pPr>
    </w:p>
    <w:p w:rsidR="002E5FEA" w:rsidRDefault="002E5FEA" w:rsidP="002E5FEA">
      <w:pPr>
        <w:bidi/>
        <w:ind w:left="-567" w:right="-992"/>
        <w:rPr>
          <w:rFonts w:ascii="Times New Roman" w:hAnsi="Times New Roman"/>
          <w:bCs w:val="0"/>
          <w:sz w:val="26"/>
          <w:szCs w:val="26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 xml:space="preserve">الأكاديمية </w:t>
      </w:r>
      <w:r w:rsidRPr="009228B5">
        <w:rPr>
          <w:rFonts w:ascii="Times New Roman" w:hAnsi="Times New Roman"/>
          <w:b w:val="0"/>
          <w:sz w:val="26"/>
          <w:szCs w:val="26"/>
          <w:rtl/>
          <w:lang w:bidi="ar-MA"/>
        </w:rPr>
        <w:t>الجهوية للتربية والتكوين</w:t>
      </w: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 xml:space="preserve"> لجهة :  </w:t>
      </w:r>
      <w:r w:rsidRPr="00F35CF5">
        <w:rPr>
          <w:rFonts w:ascii="Times New Roman" w:hAnsi="Times New Roman"/>
          <w:bCs w:val="0"/>
          <w:sz w:val="26"/>
          <w:szCs w:val="26"/>
          <w:rtl/>
          <w:lang w:bidi="ar-MA"/>
        </w:rPr>
        <w:t>.................................................................................................</w:t>
      </w:r>
    </w:p>
    <w:p w:rsidR="00FB11C9" w:rsidRDefault="00FB11C9" w:rsidP="00FB11C9">
      <w:pPr>
        <w:bidi/>
        <w:ind w:left="-567" w:right="-992"/>
        <w:rPr>
          <w:rFonts w:ascii="Times New Roman" w:hAnsi="Times New Roman"/>
          <w:bCs w:val="0"/>
          <w:sz w:val="26"/>
          <w:szCs w:val="26"/>
          <w:rtl/>
          <w:lang w:bidi="ar-MA"/>
        </w:rPr>
      </w:pPr>
    </w:p>
    <w:p w:rsidR="00C82FD4" w:rsidRDefault="00FB11C9" w:rsidP="00C82FD4">
      <w:pPr>
        <w:bidi/>
        <w:ind w:left="-567" w:right="-992"/>
        <w:rPr>
          <w:rFonts w:ascii="Times New Roman" w:hAnsi="Times New Roman"/>
          <w:bCs w:val="0"/>
          <w:sz w:val="26"/>
          <w:szCs w:val="26"/>
          <w:rtl/>
          <w:lang w:bidi="ar-MA"/>
        </w:rPr>
      </w:pPr>
      <w:r>
        <w:rPr>
          <w:rFonts w:ascii="Times New Roman" w:hAnsi="Times New Roman" w:hint="cs"/>
          <w:b w:val="0"/>
          <w:sz w:val="26"/>
          <w:szCs w:val="26"/>
          <w:rtl/>
          <w:lang w:bidi="ar-MA"/>
        </w:rPr>
        <w:t>النيابة</w:t>
      </w: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 xml:space="preserve"> :  </w:t>
      </w:r>
      <w:r w:rsidRPr="00F35CF5">
        <w:rPr>
          <w:rFonts w:ascii="Times New Roman" w:hAnsi="Times New Roman"/>
          <w:bCs w:val="0"/>
          <w:sz w:val="26"/>
          <w:szCs w:val="26"/>
          <w:rtl/>
          <w:lang w:bidi="ar-MA"/>
        </w:rPr>
        <w:t>.................................................................................................</w:t>
      </w:r>
    </w:p>
    <w:p w:rsidR="00DB1501" w:rsidRDefault="00DB1501" w:rsidP="00DB1501">
      <w:pPr>
        <w:bidi/>
        <w:ind w:left="-567" w:right="-992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tbl>
      <w:tblPr>
        <w:bidiVisual/>
        <w:tblW w:w="0" w:type="auto"/>
        <w:tblInd w:w="108" w:type="dxa"/>
        <w:tblLook w:val="04A0" w:firstRow="1" w:lastRow="0" w:firstColumn="1" w:lastColumn="0" w:noHBand="0" w:noVBand="1"/>
      </w:tblPr>
      <w:tblGrid>
        <w:gridCol w:w="1417"/>
        <w:gridCol w:w="654"/>
        <w:gridCol w:w="1373"/>
        <w:gridCol w:w="383"/>
        <w:gridCol w:w="1417"/>
        <w:gridCol w:w="426"/>
        <w:gridCol w:w="1275"/>
        <w:gridCol w:w="426"/>
      </w:tblGrid>
      <w:tr w:rsidR="00C82FD4" w:rsidRPr="00B468AB" w:rsidTr="001B5785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740378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740378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المرحلة:</w:t>
            </w:r>
          </w:p>
        </w:tc>
        <w:tc>
          <w:tcPr>
            <w:tcW w:w="654" w:type="dxa"/>
            <w:tcBorders>
              <w:lef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B468AB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الإقليمي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B468AB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الجهوي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B468AB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الوطني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82FD4" w:rsidRPr="00B468AB" w:rsidTr="001B5785"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654" w:type="dxa"/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373" w:type="dxa"/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5" w:type="dxa"/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82FD4" w:rsidRPr="00B468AB" w:rsidTr="001B5785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740378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740378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الجنس:</w:t>
            </w:r>
          </w:p>
        </w:tc>
        <w:tc>
          <w:tcPr>
            <w:tcW w:w="654" w:type="dxa"/>
            <w:tcBorders>
              <w:lef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B468AB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ذكور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B468AB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إناث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426" w:type="dxa"/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82FD4" w:rsidRPr="00B468AB" w:rsidTr="001B5785"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654" w:type="dxa"/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373" w:type="dxa"/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5" w:type="dxa"/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426" w:type="dxa"/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82FD4" w:rsidRPr="00B468AB" w:rsidTr="001B5785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B468AB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نوع المشاركة</w:t>
            </w:r>
          </w:p>
        </w:tc>
        <w:tc>
          <w:tcPr>
            <w:tcW w:w="654" w:type="dxa"/>
            <w:tcBorders>
              <w:lef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</w:p>
        </w:tc>
        <w:tc>
          <w:tcPr>
            <w:tcW w:w="1373" w:type="dxa"/>
            <w:tcBorders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B468AB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>فريق المؤسسة</w:t>
            </w: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B468AB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>منتخب النيابة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426" w:type="dxa"/>
            <w:shd w:val="clear" w:color="auto" w:fill="auto"/>
          </w:tcPr>
          <w:p w:rsidR="00DB1501" w:rsidRPr="00B468AB" w:rsidRDefault="00DB1501" w:rsidP="00B468AB">
            <w:pPr>
              <w:bidi/>
              <w:ind w:right="-992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</w:tbl>
    <w:p w:rsidR="00DB1501" w:rsidRDefault="00DB1501" w:rsidP="00DB1501">
      <w:pPr>
        <w:bidi/>
        <w:ind w:left="-567" w:right="-992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p w:rsidR="00DB1501" w:rsidRDefault="00DB1501" w:rsidP="00DB1501">
      <w:pPr>
        <w:bidi/>
        <w:ind w:left="-567" w:right="-992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tbl>
      <w:tblPr>
        <w:bidiVisual/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2127"/>
        <w:gridCol w:w="2835"/>
        <w:gridCol w:w="1559"/>
        <w:gridCol w:w="1984"/>
        <w:gridCol w:w="1702"/>
      </w:tblGrid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C82FD4">
            <w:pPr>
              <w:bidi/>
              <w:spacing w:before="20" w:after="20" w:line="276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ر,ت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C82FD4">
            <w:pPr>
              <w:bidi/>
              <w:spacing w:before="20" w:after="20" w:line="276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رقم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ا</w:t>
            </w: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لتلميذ</w:t>
            </w: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(ة)</w:t>
            </w: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C82FD4">
            <w:pPr>
              <w:bidi/>
              <w:spacing w:before="20" w:after="20" w:line="276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الإسم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 الكامل</w:t>
            </w: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C82FD4">
            <w:pPr>
              <w:bidi/>
              <w:spacing w:before="20" w:after="20" w:line="276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 xml:space="preserve">تاريخ </w:t>
            </w: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الإزدياد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C82FD4">
            <w:pPr>
              <w:bidi/>
              <w:spacing w:before="20" w:after="20" w:line="276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المؤسسة</w:t>
            </w: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C82FD4">
            <w:pPr>
              <w:bidi/>
              <w:spacing w:before="20" w:after="20" w:line="276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النيابــة</w:t>
            </w:r>
          </w:p>
        </w:tc>
      </w:tr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3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4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5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6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7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8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9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11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2A7125" w:rsidRPr="00F35CF5" w:rsidTr="001B5785">
        <w:tc>
          <w:tcPr>
            <w:tcW w:w="708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12</w:t>
            </w:r>
          </w:p>
        </w:tc>
        <w:tc>
          <w:tcPr>
            <w:tcW w:w="2127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2A7125" w:rsidRPr="00F35CF5" w:rsidRDefault="002A7125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740378" w:rsidRPr="00F35CF5" w:rsidTr="001B5785">
        <w:tc>
          <w:tcPr>
            <w:tcW w:w="708" w:type="dxa"/>
            <w:shd w:val="clear" w:color="auto" w:fill="auto"/>
          </w:tcPr>
          <w:p w:rsidR="00740378" w:rsidRPr="00F35CF5" w:rsidRDefault="00740378" w:rsidP="00B468AB">
            <w:pPr>
              <w:bidi/>
              <w:spacing w:before="20" w:after="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13</w:t>
            </w:r>
          </w:p>
        </w:tc>
        <w:tc>
          <w:tcPr>
            <w:tcW w:w="2127" w:type="dxa"/>
            <w:shd w:val="clear" w:color="auto" w:fill="auto"/>
          </w:tcPr>
          <w:p w:rsidR="00740378" w:rsidRPr="00F35CF5" w:rsidRDefault="00740378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2835" w:type="dxa"/>
            <w:shd w:val="clear" w:color="auto" w:fill="auto"/>
          </w:tcPr>
          <w:p w:rsidR="00740378" w:rsidRPr="00F35CF5" w:rsidRDefault="00740378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559" w:type="dxa"/>
            <w:shd w:val="clear" w:color="auto" w:fill="auto"/>
          </w:tcPr>
          <w:p w:rsidR="00740378" w:rsidRPr="00F35CF5" w:rsidRDefault="00740378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984" w:type="dxa"/>
            <w:shd w:val="clear" w:color="auto" w:fill="auto"/>
          </w:tcPr>
          <w:p w:rsidR="00740378" w:rsidRPr="00F35CF5" w:rsidRDefault="00740378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702" w:type="dxa"/>
            <w:shd w:val="clear" w:color="auto" w:fill="auto"/>
          </w:tcPr>
          <w:p w:rsidR="00740378" w:rsidRPr="00F35CF5" w:rsidRDefault="00740378" w:rsidP="00B468AB">
            <w:pPr>
              <w:bidi/>
              <w:spacing w:before="20" w:after="20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</w:tbl>
    <w:p w:rsidR="002A7125" w:rsidRPr="00F35CF5" w:rsidRDefault="002A7125" w:rsidP="002A7125">
      <w:pPr>
        <w:bidi/>
        <w:spacing w:before="60"/>
        <w:ind w:left="-567" w:right="-992"/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  <w:t>ملحوظة</w:t>
      </w:r>
      <w:r w:rsidRPr="00F35CF5">
        <w:rPr>
          <w:rFonts w:ascii="Times New Roman" w:hAnsi="Times New Roman" w:hint="cs"/>
          <w:b w:val="0"/>
          <w:sz w:val="26"/>
          <w:szCs w:val="26"/>
          <w:u w:val="single"/>
          <w:rtl/>
          <w:lang w:bidi="ar-MA"/>
        </w:rPr>
        <w:t>:</w:t>
      </w:r>
    </w:p>
    <w:p w:rsidR="002A7125" w:rsidRPr="00C82FD4" w:rsidRDefault="002A7125" w:rsidP="00C82FD4">
      <w:pPr>
        <w:pStyle w:val="Paragraphedeliste"/>
        <w:numPr>
          <w:ilvl w:val="0"/>
          <w:numId w:val="33"/>
        </w:numPr>
        <w:bidi/>
        <w:ind w:left="142" w:hanging="357"/>
        <w:contextualSpacing w:val="0"/>
        <w:rPr>
          <w:rFonts w:ascii="Times New Roman" w:hAnsi="Times New Roman"/>
          <w:bCs w:val="0"/>
          <w:sz w:val="26"/>
          <w:szCs w:val="26"/>
          <w:rtl/>
          <w:lang w:bidi="ar-MA"/>
        </w:rPr>
      </w:pPr>
      <w:r w:rsidRPr="00FA1645">
        <w:rPr>
          <w:rFonts w:ascii="Times New Roman" w:hAnsi="Times New Roman"/>
          <w:bCs w:val="0"/>
          <w:sz w:val="26"/>
          <w:szCs w:val="26"/>
          <w:rtl/>
          <w:lang w:bidi="ar-MA"/>
        </w:rPr>
        <w:t xml:space="preserve">توضع علامة  </w:t>
      </w:r>
      <w:r w:rsidRPr="00FA1645">
        <w:rPr>
          <w:rFonts w:ascii="Times New Roman" w:hAnsi="Times New Roman"/>
          <w:b w:val="0"/>
          <w:sz w:val="22"/>
          <w:szCs w:val="22"/>
          <w:lang w:bidi="ar-MA"/>
        </w:rPr>
        <w:t>X</w:t>
      </w:r>
      <w:r w:rsidRPr="00FA1645">
        <w:rPr>
          <w:rFonts w:ascii="Times New Roman" w:hAnsi="Times New Roman"/>
          <w:bCs w:val="0"/>
          <w:sz w:val="22"/>
          <w:szCs w:val="22"/>
          <w:rtl/>
          <w:lang w:bidi="ar-MA"/>
        </w:rPr>
        <w:t xml:space="preserve">  </w:t>
      </w:r>
      <w:r w:rsidRPr="00FA1645">
        <w:rPr>
          <w:rFonts w:ascii="Times New Roman" w:hAnsi="Times New Roman"/>
          <w:bCs w:val="0"/>
          <w:sz w:val="26"/>
          <w:szCs w:val="26"/>
          <w:rtl/>
          <w:lang w:bidi="ar-MA"/>
        </w:rPr>
        <w:t>في الخانة المناسبة؛</w:t>
      </w:r>
    </w:p>
    <w:p w:rsidR="002A7125" w:rsidRPr="00BC2BDD" w:rsidRDefault="002A7125" w:rsidP="002A7125">
      <w:pPr>
        <w:pStyle w:val="Paragraphedeliste"/>
        <w:numPr>
          <w:ilvl w:val="0"/>
          <w:numId w:val="33"/>
        </w:numPr>
        <w:bidi/>
        <w:ind w:left="142" w:hanging="357"/>
        <w:contextualSpacing w:val="0"/>
        <w:rPr>
          <w:rFonts w:ascii="Times New Roman" w:hAnsi="Times New Roman"/>
          <w:b w:val="0"/>
          <w:sz w:val="26"/>
          <w:szCs w:val="26"/>
          <w:lang w:bidi="ar-MA"/>
        </w:rPr>
      </w:pPr>
      <w:r w:rsidRPr="000C2F69">
        <w:rPr>
          <w:rFonts w:ascii="Times New Roman" w:hAnsi="Times New Roman"/>
          <w:bCs w:val="0"/>
          <w:sz w:val="26"/>
          <w:szCs w:val="26"/>
          <w:rtl/>
          <w:lang w:bidi="ar-MA"/>
        </w:rPr>
        <w:t>يعبأ هذا المطبوع ويرسل إلى الجهة المعنية</w:t>
      </w:r>
      <w:r w:rsidRPr="000C2F69">
        <w:rPr>
          <w:rFonts w:ascii="Times New Roman" w:hAnsi="Times New Roman" w:hint="cs"/>
          <w:bCs w:val="0"/>
          <w:sz w:val="26"/>
          <w:szCs w:val="26"/>
          <w:rtl/>
          <w:lang w:bidi="ar-MA"/>
        </w:rPr>
        <w:t>، و</w:t>
      </w:r>
      <w:r w:rsidRPr="000C2F69">
        <w:rPr>
          <w:rFonts w:ascii="Times New Roman" w:hAnsi="Times New Roman"/>
          <w:bCs w:val="0"/>
          <w:sz w:val="26"/>
          <w:szCs w:val="26"/>
          <w:rtl/>
          <w:lang w:bidi="ar-MA"/>
        </w:rPr>
        <w:t>يكتفى بتوقيع هذا المطبوع من طرف الجهة المعنية حسب المرحلة الإقصائية.</w:t>
      </w:r>
    </w:p>
    <w:p w:rsidR="00BC2BDD" w:rsidRPr="000C2F69" w:rsidRDefault="00BC2BDD" w:rsidP="00BC2BDD">
      <w:pPr>
        <w:pStyle w:val="Paragraphedeliste"/>
        <w:bidi/>
        <w:contextualSpacing w:val="0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tbl>
      <w:tblPr>
        <w:tblpPr w:leftFromText="141" w:rightFromText="141" w:vertAnchor="text" w:horzAnchor="margin" w:tblpY="186"/>
        <w:bidiVisual/>
        <w:tblW w:w="10773" w:type="dxa"/>
        <w:tblInd w:w="-2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3685"/>
        <w:gridCol w:w="3261"/>
      </w:tblGrid>
      <w:tr w:rsidR="00BC2BDD" w:rsidRPr="00F35CF5" w:rsidTr="00BC2BDD">
        <w:tc>
          <w:tcPr>
            <w:tcW w:w="3827" w:type="dxa"/>
          </w:tcPr>
          <w:p w:rsidR="00BC2BDD" w:rsidRPr="00E3628A" w:rsidRDefault="00BC2BDD" w:rsidP="00B468AB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proofErr w:type="gram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البطولة</w:t>
            </w:r>
            <w:proofErr w:type="gram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 xml:space="preserve"> الإقليمية</w:t>
            </w:r>
          </w:p>
          <w:p w:rsidR="00BC2BDD" w:rsidRPr="00E3628A" w:rsidRDefault="00BC2BDD" w:rsidP="00B468AB">
            <w:pPr>
              <w:bidi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BC2BDD" w:rsidRPr="00E3628A" w:rsidRDefault="00BC2BDD" w:rsidP="00B468AB">
            <w:pPr>
              <w:bidi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مدير(ة) المؤسسة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الجمعية الرياضية المدرسية</w:t>
            </w:r>
          </w:p>
          <w:p w:rsidR="00BC2BDD" w:rsidRPr="00E3628A" w:rsidRDefault="00BC2BDD" w:rsidP="00B468AB">
            <w:pPr>
              <w:bidi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BC2BDD" w:rsidRPr="00E3628A" w:rsidRDefault="00BC2BDD" w:rsidP="00B468AB">
            <w:pPr>
              <w:pStyle w:val="Paragraphedeliste"/>
              <w:bidi/>
              <w:ind w:left="0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  <w:tc>
          <w:tcPr>
            <w:tcW w:w="3685" w:type="dxa"/>
          </w:tcPr>
          <w:p w:rsidR="00BC2BDD" w:rsidRPr="00E3628A" w:rsidRDefault="00BC2BDD" w:rsidP="00B468AB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بطولة الجهوي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ة</w:t>
            </w:r>
          </w:p>
          <w:p w:rsidR="00BC2BDD" w:rsidRPr="00E3628A" w:rsidRDefault="00BC2BDD" w:rsidP="00B468AB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BC2BDD" w:rsidRPr="00E3628A" w:rsidRDefault="00BC2BDD" w:rsidP="00B468AB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نائب(ة) الوزارة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بالنيابة</w:t>
            </w:r>
          </w:p>
          <w:p w:rsidR="00BC2BDD" w:rsidRPr="00E3628A" w:rsidRDefault="00BC2BDD" w:rsidP="00B468AB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BC2BDD" w:rsidRPr="00E3628A" w:rsidRDefault="00BC2BDD" w:rsidP="00B468AB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</w:p>
        </w:tc>
        <w:tc>
          <w:tcPr>
            <w:tcW w:w="3261" w:type="dxa"/>
          </w:tcPr>
          <w:p w:rsidR="00BC2BDD" w:rsidRPr="00E3628A" w:rsidRDefault="00BC2BDD" w:rsidP="00B468AB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u w:val="single"/>
                <w:rtl/>
                <w:lang w:bidi="ar-MA"/>
              </w:rPr>
              <w:t>البطولة الوطنية</w:t>
            </w:r>
          </w:p>
          <w:p w:rsidR="00BC2BDD" w:rsidRPr="00E3628A" w:rsidRDefault="00BC2BDD" w:rsidP="00B468AB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proofErr w:type="spellStart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إسم</w:t>
            </w:r>
            <w:proofErr w:type="spellEnd"/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 xml:space="preserve"> وتوقيع وخاتم</w:t>
            </w:r>
          </w:p>
          <w:p w:rsidR="00BC2BDD" w:rsidRPr="00E3628A" w:rsidRDefault="00BC2BDD" w:rsidP="00B468AB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مدير(ة) الأكاديمية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lang w:bidi="ar-MA"/>
              </w:rPr>
              <w:t xml:space="preserve"> / </w:t>
            </w: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رئيس(ة) فرع الجامعة بالأكاديمية</w:t>
            </w:r>
          </w:p>
          <w:p w:rsidR="00BC2BDD" w:rsidRPr="00E3628A" w:rsidRDefault="00BC2BDD" w:rsidP="00B468AB">
            <w:pPr>
              <w:bidi/>
              <w:ind w:left="125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  <w:r w:rsidRPr="00E3628A"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  <w:t>أو من ينوب عنه</w:t>
            </w:r>
            <w:r w:rsidRPr="00E3628A">
              <w:rPr>
                <w:rFonts w:ascii="Times New Roman" w:hAnsi="Times New Roman" w:hint="cs"/>
                <w:b w:val="0"/>
                <w:bCs w:val="0"/>
                <w:sz w:val="22"/>
                <w:szCs w:val="22"/>
                <w:rtl/>
                <w:lang w:bidi="ar-MA"/>
              </w:rPr>
              <w:t>(ها)</w:t>
            </w:r>
          </w:p>
          <w:p w:rsidR="00BC2BDD" w:rsidRDefault="00BC2BDD" w:rsidP="00C82FD4">
            <w:pPr>
              <w:pStyle w:val="Paragraphedeliste"/>
              <w:bidi/>
              <w:ind w:left="125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BC2BDD" w:rsidRDefault="00BC2BDD" w:rsidP="00C82FD4">
            <w:pPr>
              <w:pStyle w:val="Paragraphedeliste"/>
              <w:bidi/>
              <w:ind w:left="125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BC2BDD" w:rsidRDefault="00BC2BDD" w:rsidP="00C82FD4">
            <w:pPr>
              <w:pStyle w:val="Paragraphedeliste"/>
              <w:bidi/>
              <w:ind w:left="125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  <w:p w:rsidR="00BC2BDD" w:rsidRPr="00E3628A" w:rsidRDefault="00BC2BDD" w:rsidP="00C82FD4">
            <w:pPr>
              <w:pStyle w:val="Paragraphedeliste"/>
              <w:bidi/>
              <w:ind w:left="125"/>
              <w:contextualSpacing w:val="0"/>
              <w:jc w:val="center"/>
              <w:rPr>
                <w:rFonts w:ascii="Times New Roman" w:hAnsi="Times New Roman"/>
                <w:b w:val="0"/>
                <w:bCs w:val="0"/>
                <w:sz w:val="22"/>
                <w:szCs w:val="22"/>
                <w:rtl/>
                <w:lang w:bidi="ar-MA"/>
              </w:rPr>
            </w:pPr>
          </w:p>
        </w:tc>
      </w:tr>
    </w:tbl>
    <w:p w:rsidR="002A7125" w:rsidRPr="00F35CF5" w:rsidRDefault="002A7125" w:rsidP="002A7125">
      <w:pPr>
        <w:pStyle w:val="Paragraphedeliste"/>
        <w:bidi/>
        <w:ind w:firstLine="708"/>
        <w:contextualSpacing w:val="0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p w:rsidR="00A439B2" w:rsidRDefault="00A439B2" w:rsidP="00A439B2">
      <w:pPr>
        <w:bidi/>
        <w:spacing w:before="120"/>
        <w:ind w:right="-851"/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</w:pPr>
    </w:p>
    <w:p w:rsidR="00C82FD4" w:rsidRDefault="00C82FD4" w:rsidP="00C82FD4">
      <w:pPr>
        <w:bidi/>
        <w:spacing w:before="120"/>
        <w:ind w:right="-851"/>
        <w:rPr>
          <w:rFonts w:ascii="Times New Roman" w:hAnsi="Times New Roman"/>
          <w:b w:val="0"/>
          <w:sz w:val="26"/>
          <w:szCs w:val="26"/>
          <w:u w:val="single"/>
          <w:rtl/>
          <w:lang w:bidi="ar-MA"/>
        </w:rPr>
      </w:pPr>
    </w:p>
    <w:bookmarkEnd w:id="2"/>
    <w:bookmarkEnd w:id="3"/>
    <w:bookmarkEnd w:id="27"/>
    <w:tbl>
      <w:tblPr>
        <w:bidiVisual/>
        <w:tblW w:w="1077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126"/>
        <w:gridCol w:w="7088"/>
        <w:gridCol w:w="1560"/>
      </w:tblGrid>
      <w:tr w:rsidR="00801EC8" w:rsidRPr="00F35CF5" w:rsidTr="009051CF">
        <w:tc>
          <w:tcPr>
            <w:tcW w:w="2126" w:type="dxa"/>
          </w:tcPr>
          <w:p w:rsidR="00801EC8" w:rsidRPr="00F35CF5" w:rsidRDefault="00801EC8" w:rsidP="0015323B">
            <w:pPr>
              <w:bidi/>
              <w:ind w:right="3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  <w:p w:rsidR="00801EC8" w:rsidRPr="00F35CF5" w:rsidRDefault="00DF2962" w:rsidP="0015323B">
            <w:pPr>
              <w:bidi/>
              <w:ind w:right="3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b w:val="0"/>
                <w:noProof/>
                <w:sz w:val="26"/>
                <w:szCs w:val="26"/>
              </w:rPr>
              <w:drawing>
                <wp:inline distT="0" distB="0" distL="0" distR="0">
                  <wp:extent cx="1047750" cy="1085850"/>
                  <wp:effectExtent l="19050" t="0" r="0" b="0"/>
                  <wp:docPr id="14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7750" cy="1085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8" w:type="dxa"/>
            <w:vAlign w:val="center"/>
          </w:tcPr>
          <w:p w:rsidR="001A1920" w:rsidRDefault="00801EC8" w:rsidP="001A1920">
            <w:pPr>
              <w:bidi/>
              <w:spacing w:before="240" w:after="120"/>
              <w:jc w:val="center"/>
              <w:rPr>
                <w:rFonts w:ascii="Times New Roman" w:hAnsi="Times New Roman"/>
                <w:w w:val="125"/>
                <w:rtl/>
                <w:lang w:bidi="ar-MA"/>
              </w:rPr>
            </w:pPr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>البطولة الوطنية المدرسية</w:t>
            </w:r>
          </w:p>
          <w:p w:rsidR="00801EC8" w:rsidRPr="001A1920" w:rsidRDefault="00801EC8" w:rsidP="001A1920">
            <w:pPr>
              <w:bidi/>
              <w:spacing w:before="240" w:after="120"/>
              <w:jc w:val="center"/>
              <w:rPr>
                <w:rFonts w:ascii="Times New Roman" w:hAnsi="Times New Roman"/>
                <w:w w:val="125"/>
                <w:rtl/>
                <w:lang w:bidi="ar-MA"/>
              </w:rPr>
            </w:pPr>
            <w:r w:rsidRPr="001A1920">
              <w:rPr>
                <w:rFonts w:ascii="Times New Roman" w:hAnsi="Times New Roman" w:hint="cs"/>
                <w:b w:val="0"/>
                <w:bCs w:val="0"/>
                <w:w w:val="125"/>
                <w:sz w:val="20"/>
                <w:szCs w:val="20"/>
                <w:rtl/>
                <w:lang w:bidi="ar-MA"/>
              </w:rPr>
              <w:t>.............................................................</w:t>
            </w:r>
          </w:p>
          <w:p w:rsidR="00801EC8" w:rsidRPr="00F35CF5" w:rsidRDefault="00801EC8" w:rsidP="001A1920">
            <w:pPr>
              <w:bidi/>
              <w:spacing w:before="240" w:after="120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proofErr w:type="gramStart"/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>لائحة</w:t>
            </w:r>
            <w:proofErr w:type="gramEnd"/>
            <w:r w:rsidRPr="001A1920">
              <w:rPr>
                <w:rFonts w:ascii="Times New Roman" w:hAnsi="Times New Roman" w:hint="cs"/>
                <w:w w:val="125"/>
                <w:rtl/>
                <w:lang w:bidi="ar-MA"/>
              </w:rPr>
              <w:t xml:space="preserve"> المشاركين</w:t>
            </w:r>
          </w:p>
          <w:p w:rsidR="00801EC8" w:rsidRPr="00F35CF5" w:rsidRDefault="00801EC8" w:rsidP="00C82FD4">
            <w:pPr>
              <w:bidi/>
              <w:jc w:val="center"/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Cs w:val="0"/>
                <w:sz w:val="26"/>
                <w:szCs w:val="26"/>
                <w:rtl/>
                <w:lang w:bidi="ar-MA"/>
              </w:rPr>
              <w:t>(</w:t>
            </w:r>
            <w:proofErr w:type="gramStart"/>
            <w:r w:rsidRPr="00DF2962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مطبوع</w:t>
            </w:r>
            <w:proofErr w:type="gramEnd"/>
            <w:r w:rsidRPr="00DF2962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 xml:space="preserve"> رقم</w:t>
            </w:r>
            <w:r w:rsidR="00C82FD4" w:rsidRPr="00DF2962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 xml:space="preserve"> 7</w:t>
            </w:r>
            <w:r w:rsidRPr="00F35CF5">
              <w:rPr>
                <w:rFonts w:ascii="Times New Roman" w:hAnsi="Times New Roman" w:hint="cs"/>
                <w:bCs w:val="0"/>
                <w:sz w:val="26"/>
                <w:szCs w:val="26"/>
                <w:rtl/>
                <w:lang w:bidi="ar-MA"/>
              </w:rPr>
              <w:t>)</w:t>
            </w:r>
          </w:p>
        </w:tc>
        <w:tc>
          <w:tcPr>
            <w:tcW w:w="1560" w:type="dxa"/>
          </w:tcPr>
          <w:p w:rsidR="00801EC8" w:rsidRPr="00F35CF5" w:rsidRDefault="00801EC8" w:rsidP="0015323B">
            <w:pPr>
              <w:bidi/>
              <w:ind w:right="709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</w:p>
          <w:p w:rsidR="00801EC8" w:rsidRPr="00F35CF5" w:rsidRDefault="00DF2962" w:rsidP="0015323B">
            <w:pPr>
              <w:bidi/>
              <w:ind w:right="709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b w:val="0"/>
                <w:noProof/>
                <w:sz w:val="26"/>
                <w:szCs w:val="26"/>
              </w:rPr>
              <w:drawing>
                <wp:inline distT="0" distB="0" distL="0" distR="0">
                  <wp:extent cx="895350" cy="1114425"/>
                  <wp:effectExtent l="19050" t="0" r="0" b="0"/>
                  <wp:docPr id="15" name="Image 3" descr="logo-frm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logo-frm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01EC8" w:rsidRPr="00F35CF5" w:rsidRDefault="00801EC8" w:rsidP="0015323B">
      <w:pPr>
        <w:tabs>
          <w:tab w:val="left" w:pos="8146"/>
        </w:tabs>
        <w:bidi/>
        <w:spacing w:line="168" w:lineRule="auto"/>
        <w:ind w:left="-285" w:right="-284"/>
        <w:rPr>
          <w:rFonts w:ascii="Times New Roman" w:hAnsi="Times New Roman"/>
          <w:b w:val="0"/>
          <w:sz w:val="26"/>
          <w:szCs w:val="26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ab/>
      </w:r>
    </w:p>
    <w:p w:rsidR="00801EC8" w:rsidRPr="00F35CF5" w:rsidRDefault="00892623" w:rsidP="0015323B">
      <w:pPr>
        <w:bidi/>
        <w:spacing w:before="240" w:after="120" w:line="192" w:lineRule="auto"/>
        <w:ind w:left="-284" w:right="-284"/>
        <w:rPr>
          <w:rFonts w:ascii="Times New Roman" w:hAnsi="Times New Roman"/>
          <w:b w:val="0"/>
          <w:sz w:val="26"/>
          <w:szCs w:val="26"/>
          <w:rtl/>
          <w:lang w:bidi="ar-MA"/>
        </w:rPr>
      </w:pPr>
      <w:r w:rsidRPr="00F35CF5">
        <w:rPr>
          <w:rFonts w:ascii="Times New Roman" w:hAnsi="Times New Roman"/>
          <w:b w:val="0"/>
          <w:sz w:val="26"/>
          <w:szCs w:val="26"/>
          <w:rtl/>
          <w:lang w:bidi="ar-MA"/>
        </w:rPr>
        <w:t>الأكاديمية الجهوية للتربية والتكوين لجهة</w:t>
      </w:r>
      <w:r w:rsidRPr="00F35CF5">
        <w:rPr>
          <w:rFonts w:ascii="Times New Roman" w:hAnsi="Times New Roman"/>
          <w:bCs w:val="0"/>
          <w:sz w:val="26"/>
          <w:szCs w:val="26"/>
          <w:rtl/>
          <w:lang w:bidi="ar-MA"/>
        </w:rPr>
        <w:t xml:space="preserve"> </w:t>
      </w:r>
      <w:r w:rsidRPr="001A1920">
        <w:rPr>
          <w:rFonts w:ascii="Times New Roman" w:hAnsi="Times New Roman"/>
          <w:bCs w:val="0"/>
          <w:sz w:val="16"/>
          <w:szCs w:val="16"/>
          <w:rtl/>
          <w:lang w:bidi="ar-MA"/>
        </w:rPr>
        <w:t>.................................................................................................................................</w:t>
      </w:r>
    </w:p>
    <w:tbl>
      <w:tblPr>
        <w:bidiVisual/>
        <w:tblW w:w="10741" w:type="dxa"/>
        <w:tblInd w:w="-28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1135"/>
        <w:gridCol w:w="851"/>
        <w:gridCol w:w="1417"/>
        <w:gridCol w:w="851"/>
        <w:gridCol w:w="1276"/>
        <w:gridCol w:w="708"/>
        <w:gridCol w:w="1099"/>
        <w:gridCol w:w="1134"/>
        <w:gridCol w:w="1135"/>
      </w:tblGrid>
      <w:tr w:rsidR="00CC2D30" w:rsidRPr="00F35CF5" w:rsidTr="00F1433D">
        <w:tc>
          <w:tcPr>
            <w:tcW w:w="1135" w:type="dxa"/>
            <w:vAlign w:val="center"/>
          </w:tcPr>
          <w:p w:rsidR="00CC2D30" w:rsidRPr="001A1920" w:rsidRDefault="00CC2D30" w:rsidP="00CC2D30">
            <w:pPr>
              <w:bidi/>
              <w:spacing w:before="240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1A1920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ر ت</w:t>
            </w:r>
          </w:p>
        </w:tc>
        <w:tc>
          <w:tcPr>
            <w:tcW w:w="1135" w:type="dxa"/>
            <w:vAlign w:val="center"/>
          </w:tcPr>
          <w:p w:rsidR="00CC2D30" w:rsidRPr="001A1920" w:rsidRDefault="00CC2D30" w:rsidP="00CC2D30">
            <w:pPr>
              <w:bidi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1A1920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رقم</w:t>
            </w:r>
            <w:r w:rsidRPr="001A1920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 xml:space="preserve"> </w:t>
            </w:r>
            <w:r w:rsidRPr="001A1920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ا</w:t>
            </w:r>
            <w:r w:rsidRPr="001A1920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>لتلميذ</w:t>
            </w:r>
            <w:r w:rsidRPr="001A1920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(ة)</w:t>
            </w:r>
          </w:p>
        </w:tc>
        <w:tc>
          <w:tcPr>
            <w:tcW w:w="851" w:type="dxa"/>
            <w:vAlign w:val="center"/>
          </w:tcPr>
          <w:p w:rsidR="00CC2D30" w:rsidRPr="001A1920" w:rsidRDefault="00CC2D30" w:rsidP="00CC2D30">
            <w:pPr>
              <w:bidi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1A1920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رقم التسجيل</w:t>
            </w:r>
          </w:p>
        </w:tc>
        <w:tc>
          <w:tcPr>
            <w:tcW w:w="1417" w:type="dxa"/>
            <w:vAlign w:val="center"/>
          </w:tcPr>
          <w:p w:rsidR="00CC2D30" w:rsidRPr="001A1920" w:rsidRDefault="004C7EC3" w:rsidP="00CC2D30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proofErr w:type="spellStart"/>
            <w:r w:rsidRPr="001A1920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الإسم</w:t>
            </w:r>
            <w:proofErr w:type="spellEnd"/>
            <w:r w:rsidR="00CC2D30" w:rsidRPr="001A1920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 xml:space="preserve"> الكامل</w:t>
            </w:r>
          </w:p>
        </w:tc>
        <w:tc>
          <w:tcPr>
            <w:tcW w:w="851" w:type="dxa"/>
            <w:vAlign w:val="center"/>
          </w:tcPr>
          <w:p w:rsidR="00CC2D30" w:rsidRPr="001A1920" w:rsidRDefault="00CC2D30" w:rsidP="00CC2D30">
            <w:pPr>
              <w:bidi/>
              <w:spacing w:before="120"/>
              <w:ind w:right="-185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1A1920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>الجنس</w:t>
            </w:r>
          </w:p>
        </w:tc>
        <w:tc>
          <w:tcPr>
            <w:tcW w:w="1276" w:type="dxa"/>
            <w:vAlign w:val="center"/>
          </w:tcPr>
          <w:p w:rsidR="00CC2D30" w:rsidRPr="001A1920" w:rsidRDefault="00CC2D30" w:rsidP="00CC2D30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proofErr w:type="gramStart"/>
            <w:r w:rsidRPr="001A1920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>تاريخ</w:t>
            </w:r>
            <w:proofErr w:type="gramEnd"/>
            <w:r w:rsidRPr="001A1920"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  <w:t xml:space="preserve"> الازدياد</w:t>
            </w:r>
          </w:p>
        </w:tc>
        <w:tc>
          <w:tcPr>
            <w:tcW w:w="708" w:type="dxa"/>
            <w:vAlign w:val="center"/>
          </w:tcPr>
          <w:p w:rsidR="00CC2D30" w:rsidRPr="001A1920" w:rsidRDefault="00CC2D30" w:rsidP="004C7EC3">
            <w:pPr>
              <w:bidi/>
              <w:spacing w:before="120"/>
              <w:ind w:right="-328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1A1920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الفئة</w:t>
            </w:r>
          </w:p>
        </w:tc>
        <w:tc>
          <w:tcPr>
            <w:tcW w:w="1099" w:type="dxa"/>
            <w:vAlign w:val="center"/>
          </w:tcPr>
          <w:p w:rsidR="00CC2D30" w:rsidRPr="001A1920" w:rsidRDefault="00CC2D30" w:rsidP="00CC2D30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1A1920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المؤسسة</w:t>
            </w:r>
          </w:p>
        </w:tc>
        <w:tc>
          <w:tcPr>
            <w:tcW w:w="1134" w:type="dxa"/>
            <w:vAlign w:val="center"/>
          </w:tcPr>
          <w:p w:rsidR="00CC2D30" w:rsidRPr="001A1920" w:rsidRDefault="00CC2D30" w:rsidP="00CC2D30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1A1920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النيابة</w:t>
            </w:r>
          </w:p>
        </w:tc>
        <w:tc>
          <w:tcPr>
            <w:tcW w:w="1135" w:type="dxa"/>
            <w:vAlign w:val="center"/>
          </w:tcPr>
          <w:p w:rsidR="00CC2D30" w:rsidRPr="001A1920" w:rsidRDefault="00CC2D30" w:rsidP="00CC2D30">
            <w:pPr>
              <w:bidi/>
              <w:spacing w:before="120"/>
              <w:jc w:val="center"/>
              <w:rPr>
                <w:rFonts w:ascii="Times New Roman" w:hAnsi="Times New Roman"/>
                <w:b w:val="0"/>
                <w:sz w:val="24"/>
                <w:szCs w:val="24"/>
                <w:rtl/>
                <w:lang w:bidi="ar-MA"/>
              </w:rPr>
            </w:pPr>
            <w:r w:rsidRPr="001A1920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>صورة</w:t>
            </w:r>
            <w:r w:rsidR="004C7EC3" w:rsidRPr="001A1920">
              <w:rPr>
                <w:rFonts w:ascii="Times New Roman" w:hAnsi="Times New Roman" w:hint="cs"/>
                <w:b w:val="0"/>
                <w:sz w:val="24"/>
                <w:szCs w:val="24"/>
                <w:rtl/>
                <w:lang w:bidi="ar-MA"/>
              </w:rPr>
              <w:t xml:space="preserve"> التلميذ(ة)</w:t>
            </w:r>
          </w:p>
        </w:tc>
      </w:tr>
      <w:tr w:rsidR="00CC2D30" w:rsidRPr="00F35CF5" w:rsidTr="00F1433D"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before="240" w:line="48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1</w:t>
            </w: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099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C2D30" w:rsidRPr="00F35CF5" w:rsidTr="00F1433D"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before="240" w:line="48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2</w:t>
            </w: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099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C2D30" w:rsidRPr="00F35CF5" w:rsidTr="00F1433D"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before="240" w:line="48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3</w:t>
            </w: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099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C2D30" w:rsidRPr="00F35CF5" w:rsidTr="00F1433D"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before="240" w:line="48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4</w:t>
            </w: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099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C2D30" w:rsidRPr="00F35CF5" w:rsidTr="00F1433D"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before="240" w:line="48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5</w:t>
            </w: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099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C2D30" w:rsidRPr="00F35CF5" w:rsidTr="00F1433D"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before="240" w:line="48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6</w:t>
            </w: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099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C2D30" w:rsidRPr="00F35CF5" w:rsidTr="00F1433D"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before="240" w:line="48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7</w:t>
            </w: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099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C2D30" w:rsidRPr="00F35CF5" w:rsidTr="00F1433D"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before="240" w:line="48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8</w:t>
            </w: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099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C2D30" w:rsidRPr="00F35CF5" w:rsidTr="00F1433D"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before="240" w:line="48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9</w:t>
            </w: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099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CC2D30" w:rsidRPr="00F35CF5" w:rsidTr="00F1433D"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before="240" w:line="48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 w:hint="cs"/>
                <w:b w:val="0"/>
                <w:sz w:val="26"/>
                <w:szCs w:val="26"/>
                <w:rtl/>
                <w:lang w:bidi="ar-MA"/>
              </w:rPr>
              <w:t>10</w:t>
            </w: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417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851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276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708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099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5" w:type="dxa"/>
            <w:vAlign w:val="center"/>
          </w:tcPr>
          <w:p w:rsidR="00CC2D30" w:rsidRPr="00F35CF5" w:rsidRDefault="00CC2D30" w:rsidP="00CC2D30">
            <w:pPr>
              <w:bidi/>
              <w:spacing w:line="480" w:lineRule="auto"/>
              <w:ind w:right="-28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</w:tbl>
    <w:p w:rsidR="00892623" w:rsidRPr="00E3628A" w:rsidRDefault="004C7EC3" w:rsidP="006255D3">
      <w:pPr>
        <w:bidi/>
        <w:spacing w:before="120"/>
        <w:ind w:left="5670" w:right="284"/>
        <w:jc w:val="center"/>
        <w:rPr>
          <w:rFonts w:ascii="Times New Roman" w:hAnsi="Times New Roman"/>
          <w:b w:val="0"/>
          <w:bCs w:val="0"/>
          <w:sz w:val="22"/>
          <w:szCs w:val="22"/>
          <w:rtl/>
          <w:lang w:bidi="ar-MA"/>
        </w:rPr>
      </w:pPr>
      <w:proofErr w:type="spellStart"/>
      <w:r w:rsidRPr="00E3628A">
        <w:rPr>
          <w:rFonts w:ascii="Times New Roman" w:hAnsi="Times New Roman" w:hint="cs"/>
          <w:b w:val="0"/>
          <w:bCs w:val="0"/>
          <w:sz w:val="22"/>
          <w:szCs w:val="22"/>
          <w:rtl/>
          <w:lang w:bidi="ar-MA"/>
        </w:rPr>
        <w:t>إ</w:t>
      </w:r>
      <w:r w:rsidR="00892623" w:rsidRPr="00E3628A">
        <w:rPr>
          <w:rFonts w:ascii="Times New Roman" w:hAnsi="Times New Roman"/>
          <w:b w:val="0"/>
          <w:bCs w:val="0"/>
          <w:sz w:val="22"/>
          <w:szCs w:val="22"/>
          <w:rtl/>
          <w:lang w:bidi="ar-MA"/>
        </w:rPr>
        <w:t>سم</w:t>
      </w:r>
      <w:proofErr w:type="spellEnd"/>
      <w:r w:rsidR="00892623" w:rsidRPr="00E3628A">
        <w:rPr>
          <w:rFonts w:ascii="Times New Roman" w:hAnsi="Times New Roman"/>
          <w:b w:val="0"/>
          <w:bCs w:val="0"/>
          <w:sz w:val="22"/>
          <w:szCs w:val="22"/>
          <w:rtl/>
          <w:lang w:bidi="ar-MA"/>
        </w:rPr>
        <w:t xml:space="preserve"> وتوقيع وخاتم</w:t>
      </w:r>
    </w:p>
    <w:p w:rsidR="00892623" w:rsidRPr="00E3628A" w:rsidRDefault="00892623" w:rsidP="006255D3">
      <w:pPr>
        <w:bidi/>
        <w:ind w:left="5670" w:right="284"/>
        <w:jc w:val="center"/>
        <w:rPr>
          <w:rFonts w:ascii="Times New Roman" w:hAnsi="Times New Roman"/>
          <w:b w:val="0"/>
          <w:bCs w:val="0"/>
          <w:sz w:val="22"/>
          <w:szCs w:val="22"/>
          <w:rtl/>
          <w:lang w:bidi="ar-MA"/>
        </w:rPr>
      </w:pPr>
      <w:r w:rsidRPr="00E3628A">
        <w:rPr>
          <w:rFonts w:ascii="Times New Roman" w:hAnsi="Times New Roman"/>
          <w:b w:val="0"/>
          <w:bCs w:val="0"/>
          <w:sz w:val="22"/>
          <w:szCs w:val="22"/>
          <w:rtl/>
          <w:lang w:bidi="ar-MA"/>
        </w:rPr>
        <w:t>مدير(ة) الأكاديمية</w:t>
      </w:r>
      <w:r w:rsidRPr="00E3628A">
        <w:rPr>
          <w:rFonts w:ascii="Times New Roman" w:hAnsi="Times New Roman"/>
          <w:b w:val="0"/>
          <w:bCs w:val="0"/>
          <w:sz w:val="22"/>
          <w:szCs w:val="22"/>
          <w:lang w:bidi="ar-MA"/>
        </w:rPr>
        <w:t xml:space="preserve"> / </w:t>
      </w:r>
      <w:r w:rsidRPr="00E3628A">
        <w:rPr>
          <w:rFonts w:ascii="Times New Roman" w:hAnsi="Times New Roman"/>
          <w:b w:val="0"/>
          <w:bCs w:val="0"/>
          <w:sz w:val="22"/>
          <w:szCs w:val="22"/>
          <w:rtl/>
          <w:lang w:bidi="ar-MA"/>
        </w:rPr>
        <w:t>رئيس(ة) فرع الجامعة بالأكاديمية</w:t>
      </w:r>
    </w:p>
    <w:p w:rsidR="00801EC8" w:rsidRPr="00E3628A" w:rsidRDefault="00892623" w:rsidP="006255D3">
      <w:pPr>
        <w:tabs>
          <w:tab w:val="left" w:pos="8782"/>
        </w:tabs>
        <w:bidi/>
        <w:ind w:left="5670" w:right="284"/>
        <w:jc w:val="center"/>
        <w:rPr>
          <w:rFonts w:ascii="Times New Roman" w:hAnsi="Times New Roman"/>
          <w:b w:val="0"/>
          <w:bCs w:val="0"/>
          <w:sz w:val="22"/>
          <w:szCs w:val="22"/>
          <w:rtl/>
          <w:lang w:bidi="ar-MA"/>
        </w:rPr>
      </w:pPr>
      <w:r w:rsidRPr="00E3628A">
        <w:rPr>
          <w:rFonts w:ascii="Times New Roman" w:hAnsi="Times New Roman"/>
          <w:b w:val="0"/>
          <w:bCs w:val="0"/>
          <w:sz w:val="22"/>
          <w:szCs w:val="22"/>
          <w:rtl/>
          <w:lang w:bidi="ar-MA"/>
        </w:rPr>
        <w:t>أو من ينوب عنه</w:t>
      </w:r>
      <w:r w:rsidR="00CC2D30" w:rsidRPr="00E3628A">
        <w:rPr>
          <w:rFonts w:ascii="Times New Roman" w:hAnsi="Times New Roman" w:hint="cs"/>
          <w:b w:val="0"/>
          <w:bCs w:val="0"/>
          <w:sz w:val="22"/>
          <w:szCs w:val="22"/>
          <w:rtl/>
          <w:lang w:bidi="ar-MA"/>
        </w:rPr>
        <w:t>(ها)</w:t>
      </w:r>
    </w:p>
    <w:p w:rsidR="00754769" w:rsidRDefault="00754769" w:rsidP="00754769">
      <w:pPr>
        <w:tabs>
          <w:tab w:val="left" w:pos="8782"/>
        </w:tabs>
        <w:bidi/>
        <w:ind w:left="5670" w:right="284"/>
        <w:jc w:val="center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754769" w:rsidRDefault="00754769" w:rsidP="00754769">
      <w:pPr>
        <w:tabs>
          <w:tab w:val="left" w:pos="8782"/>
        </w:tabs>
        <w:bidi/>
        <w:ind w:left="5670" w:right="284"/>
        <w:jc w:val="center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754769" w:rsidRDefault="00754769" w:rsidP="00754769">
      <w:pPr>
        <w:tabs>
          <w:tab w:val="left" w:pos="8782"/>
        </w:tabs>
        <w:bidi/>
        <w:ind w:left="5670" w:right="284"/>
        <w:jc w:val="center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E3628A" w:rsidRDefault="00E3628A" w:rsidP="00E3628A">
      <w:pPr>
        <w:tabs>
          <w:tab w:val="left" w:pos="8782"/>
        </w:tabs>
        <w:bidi/>
        <w:ind w:left="5670" w:right="284"/>
        <w:jc w:val="center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E3628A" w:rsidRDefault="00E3628A" w:rsidP="00E3628A">
      <w:pPr>
        <w:tabs>
          <w:tab w:val="left" w:pos="8782"/>
        </w:tabs>
        <w:bidi/>
        <w:ind w:left="5670" w:right="284"/>
        <w:jc w:val="center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754769" w:rsidRDefault="00754769" w:rsidP="00754769">
      <w:pPr>
        <w:tabs>
          <w:tab w:val="left" w:pos="8782"/>
        </w:tabs>
        <w:bidi/>
        <w:ind w:left="5670" w:right="284"/>
        <w:jc w:val="center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754769" w:rsidRDefault="00754769" w:rsidP="00754769">
      <w:pPr>
        <w:tabs>
          <w:tab w:val="left" w:pos="8782"/>
        </w:tabs>
        <w:bidi/>
        <w:ind w:left="5670" w:right="284"/>
        <w:jc w:val="center"/>
        <w:rPr>
          <w:rFonts w:ascii="Times New Roman" w:hAnsi="Times New Roman"/>
          <w:b w:val="0"/>
          <w:bCs w:val="0"/>
          <w:sz w:val="26"/>
          <w:szCs w:val="26"/>
          <w:rtl/>
          <w:lang w:bidi="ar-MA"/>
        </w:rPr>
      </w:pPr>
    </w:p>
    <w:p w:rsidR="001A1920" w:rsidRPr="0021020D" w:rsidRDefault="001A1920" w:rsidP="0021020D">
      <w:pPr>
        <w:tabs>
          <w:tab w:val="left" w:pos="8782"/>
        </w:tabs>
        <w:bidi/>
        <w:ind w:left="-426" w:right="284"/>
        <w:rPr>
          <w:rFonts w:ascii="Times New Roman" w:hAnsi="Times New Roman"/>
          <w:bCs w:val="0"/>
          <w:sz w:val="16"/>
          <w:szCs w:val="16"/>
          <w:rtl/>
          <w:lang w:bidi="ar-MA"/>
        </w:rPr>
      </w:pPr>
    </w:p>
    <w:tbl>
      <w:tblPr>
        <w:bidiVisual/>
        <w:tblW w:w="1077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268"/>
        <w:gridCol w:w="6946"/>
        <w:gridCol w:w="1560"/>
      </w:tblGrid>
      <w:tr w:rsidR="007230B5" w:rsidRPr="00F35CF5" w:rsidTr="0021020D">
        <w:tc>
          <w:tcPr>
            <w:tcW w:w="2268" w:type="dxa"/>
          </w:tcPr>
          <w:p w:rsidR="007230B5" w:rsidRPr="00754769" w:rsidRDefault="007230B5" w:rsidP="006255D3">
            <w:pPr>
              <w:bidi/>
              <w:ind w:right="34"/>
              <w:jc w:val="center"/>
              <w:rPr>
                <w:rFonts w:ascii="Times New Roman" w:hAnsi="Times New Roman"/>
                <w:b w:val="0"/>
                <w:noProof/>
                <w:sz w:val="18"/>
                <w:szCs w:val="18"/>
                <w:rtl/>
              </w:rPr>
            </w:pPr>
          </w:p>
          <w:p w:rsidR="00754769" w:rsidRPr="00F35CF5" w:rsidRDefault="00DF2962" w:rsidP="00754769">
            <w:pPr>
              <w:bidi/>
              <w:ind w:right="34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b w:val="0"/>
                <w:noProof/>
                <w:sz w:val="26"/>
                <w:szCs w:val="26"/>
              </w:rPr>
              <w:drawing>
                <wp:inline distT="0" distB="0" distL="0" distR="0">
                  <wp:extent cx="923925" cy="952500"/>
                  <wp:effectExtent l="19050" t="0" r="9525" b="0"/>
                  <wp:docPr id="16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46" w:type="dxa"/>
            <w:vAlign w:val="center"/>
          </w:tcPr>
          <w:p w:rsidR="007230B5" w:rsidRPr="0021020D" w:rsidRDefault="007230B5" w:rsidP="006255D3">
            <w:pPr>
              <w:bidi/>
              <w:jc w:val="center"/>
              <w:rPr>
                <w:rFonts w:ascii="Times New Roman" w:hAnsi="Times New Roman"/>
                <w:b w:val="0"/>
                <w:w w:val="115"/>
                <w:sz w:val="26"/>
                <w:szCs w:val="26"/>
                <w:lang w:bidi="ar-MA"/>
              </w:rPr>
            </w:pPr>
            <w:proofErr w:type="gramStart"/>
            <w:r w:rsidRPr="0021020D">
              <w:rPr>
                <w:rFonts w:ascii="Times New Roman" w:hAnsi="Times New Roman"/>
                <w:b w:val="0"/>
                <w:w w:val="115"/>
                <w:sz w:val="26"/>
                <w:szCs w:val="26"/>
                <w:rtl/>
                <w:lang w:bidi="ar-MA"/>
              </w:rPr>
              <w:t>لائحة</w:t>
            </w:r>
            <w:proofErr w:type="gramEnd"/>
            <w:r w:rsidRPr="0021020D">
              <w:rPr>
                <w:rFonts w:ascii="Times New Roman" w:hAnsi="Times New Roman"/>
                <w:b w:val="0"/>
                <w:w w:val="115"/>
                <w:sz w:val="26"/>
                <w:szCs w:val="26"/>
                <w:rtl/>
                <w:lang w:bidi="ar-MA"/>
              </w:rPr>
              <w:t xml:space="preserve"> المراقبة</w:t>
            </w:r>
          </w:p>
          <w:p w:rsidR="009A6D39" w:rsidRPr="0021020D" w:rsidRDefault="009A6D39" w:rsidP="006255D3">
            <w:pPr>
              <w:bidi/>
              <w:ind w:left="-285"/>
              <w:jc w:val="center"/>
              <w:rPr>
                <w:rFonts w:ascii="Times New Roman" w:hAnsi="Times New Roman"/>
                <w:b w:val="0"/>
                <w:w w:val="115"/>
                <w:sz w:val="26"/>
                <w:szCs w:val="26"/>
                <w:rtl/>
                <w:lang w:bidi="ar-MA"/>
              </w:rPr>
            </w:pPr>
          </w:p>
          <w:p w:rsidR="000C0ECF" w:rsidRPr="00F35CF5" w:rsidRDefault="005838F8" w:rsidP="006255D3">
            <w:pPr>
              <w:bidi/>
              <w:ind w:left="-285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21020D">
              <w:rPr>
                <w:rFonts w:ascii="Times New Roman" w:hAnsi="Times New Roman"/>
                <w:b w:val="0"/>
                <w:w w:val="115"/>
                <w:sz w:val="26"/>
                <w:szCs w:val="26"/>
                <w:rtl/>
                <w:lang w:bidi="ar-MA"/>
              </w:rPr>
              <w:t>هذه اللائحة مقترحة من أجل الا</w:t>
            </w:r>
            <w:r w:rsidR="000C0ECF" w:rsidRPr="0021020D">
              <w:rPr>
                <w:rFonts w:ascii="Times New Roman" w:hAnsi="Times New Roman"/>
                <w:b w:val="0"/>
                <w:w w:val="115"/>
                <w:sz w:val="26"/>
                <w:szCs w:val="26"/>
                <w:rtl/>
                <w:lang w:bidi="ar-MA"/>
              </w:rPr>
              <w:t xml:space="preserve">ستئناس للتأكد من إنجاز العمليات </w:t>
            </w:r>
            <w:r w:rsidR="000C0ECF" w:rsidRPr="0021020D">
              <w:rPr>
                <w:rFonts w:ascii="Times New Roman" w:hAnsi="Times New Roman"/>
                <w:b w:val="0"/>
                <w:w w:val="115"/>
                <w:sz w:val="26"/>
                <w:szCs w:val="26"/>
                <w:rtl/>
                <w:lang w:bidi="ar-MA"/>
              </w:rPr>
              <w:br/>
              <w:t>الخاصة بالمشاركة في مختلف البطولات</w:t>
            </w:r>
          </w:p>
        </w:tc>
        <w:tc>
          <w:tcPr>
            <w:tcW w:w="1560" w:type="dxa"/>
          </w:tcPr>
          <w:p w:rsidR="007230B5" w:rsidRPr="00754769" w:rsidRDefault="007230B5" w:rsidP="006255D3">
            <w:pPr>
              <w:bidi/>
              <w:ind w:right="709"/>
              <w:jc w:val="center"/>
              <w:rPr>
                <w:rFonts w:ascii="Times New Roman" w:hAnsi="Times New Roman"/>
                <w:b w:val="0"/>
                <w:sz w:val="16"/>
                <w:szCs w:val="16"/>
                <w:rtl/>
              </w:rPr>
            </w:pPr>
          </w:p>
          <w:p w:rsidR="007230B5" w:rsidRPr="00F35CF5" w:rsidRDefault="00DF2962" w:rsidP="006255D3">
            <w:pPr>
              <w:bidi/>
              <w:ind w:right="709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>
              <w:rPr>
                <w:rFonts w:ascii="Times New Roman" w:hAnsi="Times New Roman"/>
                <w:b w:val="0"/>
                <w:noProof/>
                <w:sz w:val="26"/>
                <w:szCs w:val="26"/>
              </w:rPr>
              <w:drawing>
                <wp:inline distT="0" distB="0" distL="0" distR="0">
                  <wp:extent cx="762000" cy="952500"/>
                  <wp:effectExtent l="19050" t="0" r="0" b="0"/>
                  <wp:docPr id="17" name="Image 3" descr="logo-frms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3" descr="logo-frms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A6D39" w:rsidRPr="00F35CF5" w:rsidRDefault="009A6D39" w:rsidP="0015323B">
      <w:pPr>
        <w:bidi/>
        <w:spacing w:line="192" w:lineRule="auto"/>
        <w:ind w:left="-285" w:right="-284"/>
        <w:rPr>
          <w:rFonts w:ascii="Times New Roman" w:hAnsi="Times New Roman"/>
          <w:b w:val="0"/>
          <w:sz w:val="26"/>
          <w:szCs w:val="26"/>
          <w:rtl/>
          <w:lang w:bidi="ar-MA"/>
        </w:rPr>
      </w:pPr>
    </w:p>
    <w:tbl>
      <w:tblPr>
        <w:bidiVisual/>
        <w:tblW w:w="0" w:type="auto"/>
        <w:tblInd w:w="-28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589"/>
        <w:gridCol w:w="6749"/>
        <w:gridCol w:w="993"/>
        <w:gridCol w:w="1134"/>
        <w:gridCol w:w="1134"/>
      </w:tblGrid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ر.ت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</w:rPr>
            </w:pPr>
            <w:proofErr w:type="spellStart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>إسم</w:t>
            </w:r>
            <w:proofErr w:type="spellEnd"/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</w:rPr>
              <w:t xml:space="preserve"> الوثيقة</w:t>
            </w:r>
          </w:p>
        </w:tc>
        <w:tc>
          <w:tcPr>
            <w:tcW w:w="993" w:type="dxa"/>
            <w:vAlign w:val="center"/>
          </w:tcPr>
          <w:p w:rsidR="000C0ECF" w:rsidRPr="00F35CF5" w:rsidRDefault="000C0ECF" w:rsidP="004C7EC3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أنجز</w:t>
            </w:r>
          </w:p>
        </w:tc>
        <w:tc>
          <w:tcPr>
            <w:tcW w:w="1134" w:type="dxa"/>
            <w:vAlign w:val="center"/>
          </w:tcPr>
          <w:p w:rsidR="000C0ECF" w:rsidRPr="00F35CF5" w:rsidRDefault="000C0ECF" w:rsidP="004C7EC3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لم ينجز بعد</w:t>
            </w:r>
          </w:p>
        </w:tc>
        <w:tc>
          <w:tcPr>
            <w:tcW w:w="1134" w:type="dxa"/>
            <w:vAlign w:val="center"/>
          </w:tcPr>
          <w:p w:rsidR="000C0ECF" w:rsidRPr="00F35CF5" w:rsidRDefault="000C0ECF" w:rsidP="004C7EC3">
            <w:pPr>
              <w:bidi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ملاحظات</w:t>
            </w: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lang w:bidi="ar-MA"/>
              </w:rPr>
              <w:t>1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proofErr w:type="gramStart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لائحة</w:t>
            </w:r>
            <w:proofErr w:type="gramEnd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 المشاركين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lang w:bidi="ar-MA"/>
              </w:rPr>
              <w:t>2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لائحة الفرق المؤهلة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lang w:bidi="ar-MA"/>
              </w:rPr>
              <w:t>3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وثيقة بيان معلومات الوفد الرياضي المدرسي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lang w:bidi="ar-MA"/>
              </w:rPr>
              <w:t>4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proofErr w:type="gramStart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رخصة</w:t>
            </w:r>
            <w:proofErr w:type="gramEnd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 اللاعب(ة)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lang w:bidi="ar-MA"/>
              </w:rPr>
              <w:t>5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نسخ من رخص اللاعبين(</w:t>
            </w:r>
            <w:proofErr w:type="spellStart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ات</w:t>
            </w:r>
            <w:proofErr w:type="spellEnd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)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lang w:bidi="ar-MA"/>
              </w:rPr>
              <w:t>6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رخصة </w:t>
            </w:r>
            <w:proofErr w:type="spellStart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المؤطر</w:t>
            </w:r>
            <w:proofErr w:type="spellEnd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(ة)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7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نسخة من رخصة </w:t>
            </w:r>
            <w:proofErr w:type="spellStart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المؤطر</w:t>
            </w:r>
            <w:proofErr w:type="spellEnd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(ة)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8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الصور الخاصة بالتلميذات والتلاميذ لإعداد شارات المشاركة </w:t>
            </w:r>
            <w:r w:rsidRPr="00F35CF5">
              <w:rPr>
                <w:rFonts w:ascii="Times New Roman" w:hAnsi="Times New Roman"/>
                <w:bCs w:val="0"/>
                <w:sz w:val="26"/>
                <w:szCs w:val="26"/>
              </w:rPr>
              <w:t>(Badges)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9</w:t>
            </w:r>
          </w:p>
        </w:tc>
        <w:tc>
          <w:tcPr>
            <w:tcW w:w="6749" w:type="dxa"/>
            <w:vAlign w:val="center"/>
          </w:tcPr>
          <w:p w:rsidR="000C0ECF" w:rsidRPr="00F35CF5" w:rsidRDefault="004C7EC3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  <w:lang w:bidi="ar-MA"/>
              </w:rPr>
            </w:pPr>
            <w:proofErr w:type="spellStart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صور</w:t>
            </w:r>
            <w:r w:rsidR="000C0ECF"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خاصة</w:t>
            </w:r>
            <w:proofErr w:type="spellEnd"/>
            <w:r w:rsidR="000C0ECF"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 </w:t>
            </w:r>
            <w:proofErr w:type="spellStart"/>
            <w:r w:rsidR="000C0ECF"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بالمؤطرات</w:t>
            </w:r>
            <w:proofErr w:type="spellEnd"/>
            <w:r w:rsidR="000C0ECF"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 </w:t>
            </w:r>
            <w:proofErr w:type="spellStart"/>
            <w:r w:rsidR="000C0ECF"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والمؤطرين</w:t>
            </w:r>
            <w:proofErr w:type="spellEnd"/>
            <w:r w:rsidR="000C0ECF"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 لإعداد شارات المشاركة </w:t>
            </w:r>
            <w:r w:rsidR="000C0ECF" w:rsidRPr="00F35CF5">
              <w:rPr>
                <w:rFonts w:ascii="Times New Roman" w:hAnsi="Times New Roman"/>
                <w:bCs w:val="0"/>
                <w:sz w:val="26"/>
                <w:szCs w:val="26"/>
              </w:rPr>
              <w:t xml:space="preserve"> (Badges)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10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التأمين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11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رخصة الأب أو ولي التلميذ(ة) عند الضرورة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12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الهواتف المهمة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13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proofErr w:type="gramStart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عناوين</w:t>
            </w:r>
            <w:proofErr w:type="gramEnd"/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 xml:space="preserve"> مهمة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14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وسيلة النقل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15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وثيقة تكليف بمهمة بالنسبة لسائقي حافلات النقل المدرسي الخصوصي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16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مبلغ مالي احتياطي للطوارئ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  <w:r w:rsidRPr="00F35CF5"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  <w:t>17</w:t>
            </w: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  <w:r w:rsidRPr="00F35CF5">
              <w:rPr>
                <w:rFonts w:ascii="Times New Roman" w:hAnsi="Times New Roman"/>
                <w:bCs w:val="0"/>
                <w:sz w:val="26"/>
                <w:szCs w:val="26"/>
                <w:rtl/>
              </w:rPr>
              <w:t>....</w:t>
            </w: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  <w:tr w:rsidR="000C0ECF" w:rsidRPr="00F35CF5" w:rsidTr="004C7EC3">
        <w:tc>
          <w:tcPr>
            <w:tcW w:w="589" w:type="dxa"/>
            <w:vAlign w:val="center"/>
          </w:tcPr>
          <w:p w:rsidR="000C0ECF" w:rsidRPr="00F35CF5" w:rsidRDefault="000C0ECF" w:rsidP="004C7EC3">
            <w:pPr>
              <w:bidi/>
              <w:spacing w:before="120"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6749" w:type="dxa"/>
            <w:vAlign w:val="center"/>
          </w:tcPr>
          <w:p w:rsidR="000C0ECF" w:rsidRPr="00F35CF5" w:rsidRDefault="000C0ECF" w:rsidP="004C7EC3">
            <w:pPr>
              <w:bidi/>
              <w:spacing w:line="360" w:lineRule="auto"/>
              <w:rPr>
                <w:rFonts w:ascii="Times New Roman" w:hAnsi="Times New Roman"/>
                <w:bCs w:val="0"/>
                <w:sz w:val="26"/>
                <w:szCs w:val="26"/>
                <w:rtl/>
              </w:rPr>
            </w:pPr>
          </w:p>
        </w:tc>
        <w:tc>
          <w:tcPr>
            <w:tcW w:w="993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  <w:tc>
          <w:tcPr>
            <w:tcW w:w="1134" w:type="dxa"/>
          </w:tcPr>
          <w:p w:rsidR="000C0ECF" w:rsidRPr="00F35CF5" w:rsidRDefault="000C0ECF" w:rsidP="004C7EC3">
            <w:pPr>
              <w:bidi/>
              <w:spacing w:line="360" w:lineRule="auto"/>
              <w:jc w:val="center"/>
              <w:rPr>
                <w:rFonts w:ascii="Times New Roman" w:hAnsi="Times New Roman"/>
                <w:b w:val="0"/>
                <w:sz w:val="26"/>
                <w:szCs w:val="26"/>
                <w:rtl/>
                <w:lang w:bidi="ar-MA"/>
              </w:rPr>
            </w:pPr>
          </w:p>
        </w:tc>
      </w:tr>
    </w:tbl>
    <w:p w:rsidR="007230B5" w:rsidRPr="00F35CF5" w:rsidRDefault="007230B5" w:rsidP="008F05D2">
      <w:pPr>
        <w:bidi/>
        <w:spacing w:line="192" w:lineRule="auto"/>
        <w:ind w:right="-284"/>
        <w:rPr>
          <w:rFonts w:ascii="Times New Roman" w:hAnsi="Times New Roman"/>
          <w:b w:val="0"/>
          <w:sz w:val="26"/>
          <w:szCs w:val="26"/>
          <w:lang w:bidi="ar-MA"/>
        </w:rPr>
      </w:pPr>
    </w:p>
    <w:sectPr w:rsidR="007230B5" w:rsidRPr="00F35CF5" w:rsidSect="008F05D2">
      <w:footerReference w:type="default" r:id="rId11"/>
      <w:pgSz w:w="11907" w:h="16840" w:code="9"/>
      <w:pgMar w:top="680" w:right="567" w:bottom="567" w:left="567" w:header="284" w:footer="6" w:gutter="567"/>
      <w:pgNumType w:start="2"/>
      <w:cols w:space="720"/>
      <w:bidi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0C9" w:rsidRDefault="004A00C9">
      <w:r>
        <w:separator/>
      </w:r>
    </w:p>
  </w:endnote>
  <w:endnote w:type="continuationSeparator" w:id="0">
    <w:p w:rsidR="004A00C9" w:rsidRDefault="004A00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F_Unizah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AF_Najed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charset w:val="B2"/>
    <w:family w:val="auto"/>
    <w:pitch w:val="variable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F42" w:rsidRPr="008E2B3D" w:rsidRDefault="00F52F42" w:rsidP="008E2B3D">
    <w:pPr>
      <w:pStyle w:val="Pieddepage"/>
      <w:tabs>
        <w:tab w:val="clear" w:pos="4536"/>
        <w:tab w:val="center" w:pos="9072"/>
      </w:tabs>
      <w:ind w:right="708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0C9" w:rsidRDefault="004A00C9">
      <w:r>
        <w:separator/>
      </w:r>
    </w:p>
  </w:footnote>
  <w:footnote w:type="continuationSeparator" w:id="0">
    <w:p w:rsidR="004A00C9" w:rsidRDefault="004A00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975BF"/>
    <w:multiLevelType w:val="hybridMultilevel"/>
    <w:tmpl w:val="3C1A2A02"/>
    <w:lvl w:ilvl="0" w:tplc="040C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033C338D"/>
    <w:multiLevelType w:val="hybridMultilevel"/>
    <w:tmpl w:val="C6B6B13E"/>
    <w:lvl w:ilvl="0" w:tplc="BF7CB150">
      <w:start w:val="1"/>
      <w:numFmt w:val="bullet"/>
      <w:lvlText w:val="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05972856"/>
    <w:multiLevelType w:val="hybridMultilevel"/>
    <w:tmpl w:val="5F329C2C"/>
    <w:lvl w:ilvl="0" w:tplc="BF7CB150">
      <w:start w:val="1"/>
      <w:numFmt w:val="bullet"/>
      <w:lvlText w:val=""/>
      <w:lvlJc w:val="left"/>
      <w:pPr>
        <w:ind w:left="86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06686548"/>
    <w:multiLevelType w:val="hybridMultilevel"/>
    <w:tmpl w:val="744E4174"/>
    <w:lvl w:ilvl="0" w:tplc="040C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>
    <w:nsid w:val="0C8A4D5D"/>
    <w:multiLevelType w:val="hybridMultilevel"/>
    <w:tmpl w:val="3ACAC706"/>
    <w:lvl w:ilvl="0" w:tplc="040C000D">
      <w:start w:val="1"/>
      <w:numFmt w:val="bullet"/>
      <w:lvlText w:val=""/>
      <w:lvlJc w:val="left"/>
      <w:pPr>
        <w:ind w:left="12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5">
    <w:nsid w:val="0F503036"/>
    <w:multiLevelType w:val="hybridMultilevel"/>
    <w:tmpl w:val="9BD6E4A8"/>
    <w:lvl w:ilvl="0" w:tplc="BF7CB150">
      <w:start w:val="1"/>
      <w:numFmt w:val="bullet"/>
      <w:lvlText w:val=""/>
      <w:lvlJc w:val="left"/>
      <w:pPr>
        <w:ind w:left="643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6">
    <w:nsid w:val="0F944E92"/>
    <w:multiLevelType w:val="hybridMultilevel"/>
    <w:tmpl w:val="035C2744"/>
    <w:lvl w:ilvl="0" w:tplc="BF7CB150">
      <w:start w:val="1"/>
      <w:numFmt w:val="bullet"/>
      <w:lvlText w:val="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265727"/>
    <w:multiLevelType w:val="hybridMultilevel"/>
    <w:tmpl w:val="BD504BB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163A25"/>
    <w:multiLevelType w:val="hybridMultilevel"/>
    <w:tmpl w:val="D88E651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062CAC"/>
    <w:multiLevelType w:val="hybridMultilevel"/>
    <w:tmpl w:val="30BCF80A"/>
    <w:lvl w:ilvl="0" w:tplc="1466D9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25595"/>
    <w:multiLevelType w:val="hybridMultilevel"/>
    <w:tmpl w:val="EB96A228"/>
    <w:lvl w:ilvl="0" w:tplc="BF7CB150">
      <w:start w:val="1"/>
      <w:numFmt w:val="bullet"/>
      <w:lvlText w:val="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B62C27"/>
    <w:multiLevelType w:val="hybridMultilevel"/>
    <w:tmpl w:val="5718A7DC"/>
    <w:lvl w:ilvl="0" w:tplc="E2C2E818">
      <w:start w:val="1"/>
      <w:numFmt w:val="decimal"/>
      <w:pStyle w:val="Listepuces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C25CE6"/>
    <w:multiLevelType w:val="hybridMultilevel"/>
    <w:tmpl w:val="50A06D7C"/>
    <w:lvl w:ilvl="0" w:tplc="BF7CB150">
      <w:start w:val="1"/>
      <w:numFmt w:val="bullet"/>
      <w:lvlText w:val=""/>
      <w:lvlJc w:val="left"/>
      <w:pPr>
        <w:ind w:left="643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3">
    <w:nsid w:val="32A5101E"/>
    <w:multiLevelType w:val="hybridMultilevel"/>
    <w:tmpl w:val="1B8C388C"/>
    <w:lvl w:ilvl="0" w:tplc="040C000D">
      <w:start w:val="1"/>
      <w:numFmt w:val="bullet"/>
      <w:lvlText w:val=""/>
      <w:lvlJc w:val="left"/>
      <w:pPr>
        <w:ind w:left="128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4">
    <w:nsid w:val="331318FA"/>
    <w:multiLevelType w:val="hybridMultilevel"/>
    <w:tmpl w:val="CDA26DA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69D6E46"/>
    <w:multiLevelType w:val="hybridMultilevel"/>
    <w:tmpl w:val="6D4A0D46"/>
    <w:lvl w:ilvl="0" w:tplc="040C000D">
      <w:start w:val="1"/>
      <w:numFmt w:val="bullet"/>
      <w:lvlText w:val=""/>
      <w:lvlJc w:val="left"/>
      <w:pPr>
        <w:ind w:left="11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4" w:hanging="360"/>
      </w:pPr>
      <w:rPr>
        <w:rFonts w:ascii="Wingdings" w:hAnsi="Wingdings" w:hint="default"/>
      </w:rPr>
    </w:lvl>
  </w:abstractNum>
  <w:abstractNum w:abstractNumId="16">
    <w:nsid w:val="37F91047"/>
    <w:multiLevelType w:val="hybridMultilevel"/>
    <w:tmpl w:val="FECC7A88"/>
    <w:lvl w:ilvl="0" w:tplc="040C000D">
      <w:start w:val="1"/>
      <w:numFmt w:val="bullet"/>
      <w:lvlText w:val=""/>
      <w:lvlJc w:val="left"/>
      <w:pPr>
        <w:ind w:left="649" w:hanging="360"/>
      </w:pPr>
      <w:rPr>
        <w:rFonts w:ascii="Wingdings" w:hAnsi="Wingdings" w:hint="default"/>
        <w:b w:val="0"/>
        <w:bCs/>
        <w:color w:val="632423"/>
      </w:rPr>
    </w:lvl>
    <w:lvl w:ilvl="1" w:tplc="040C0019" w:tentative="1">
      <w:start w:val="1"/>
      <w:numFmt w:val="lowerLetter"/>
      <w:lvlText w:val="%2."/>
      <w:lvlJc w:val="left"/>
      <w:pPr>
        <w:ind w:left="1369" w:hanging="360"/>
      </w:pPr>
    </w:lvl>
    <w:lvl w:ilvl="2" w:tplc="040C001B" w:tentative="1">
      <w:start w:val="1"/>
      <w:numFmt w:val="lowerRoman"/>
      <w:lvlText w:val="%3."/>
      <w:lvlJc w:val="right"/>
      <w:pPr>
        <w:ind w:left="2089" w:hanging="180"/>
      </w:pPr>
    </w:lvl>
    <w:lvl w:ilvl="3" w:tplc="040C000F" w:tentative="1">
      <w:start w:val="1"/>
      <w:numFmt w:val="decimal"/>
      <w:lvlText w:val="%4."/>
      <w:lvlJc w:val="left"/>
      <w:pPr>
        <w:ind w:left="2809" w:hanging="360"/>
      </w:pPr>
    </w:lvl>
    <w:lvl w:ilvl="4" w:tplc="040C0019" w:tentative="1">
      <w:start w:val="1"/>
      <w:numFmt w:val="lowerLetter"/>
      <w:lvlText w:val="%5."/>
      <w:lvlJc w:val="left"/>
      <w:pPr>
        <w:ind w:left="3529" w:hanging="360"/>
      </w:pPr>
    </w:lvl>
    <w:lvl w:ilvl="5" w:tplc="040C001B" w:tentative="1">
      <w:start w:val="1"/>
      <w:numFmt w:val="lowerRoman"/>
      <w:lvlText w:val="%6."/>
      <w:lvlJc w:val="right"/>
      <w:pPr>
        <w:ind w:left="4249" w:hanging="180"/>
      </w:pPr>
    </w:lvl>
    <w:lvl w:ilvl="6" w:tplc="040C000F" w:tentative="1">
      <w:start w:val="1"/>
      <w:numFmt w:val="decimal"/>
      <w:lvlText w:val="%7."/>
      <w:lvlJc w:val="left"/>
      <w:pPr>
        <w:ind w:left="4969" w:hanging="360"/>
      </w:pPr>
    </w:lvl>
    <w:lvl w:ilvl="7" w:tplc="040C0019" w:tentative="1">
      <w:start w:val="1"/>
      <w:numFmt w:val="lowerLetter"/>
      <w:lvlText w:val="%8."/>
      <w:lvlJc w:val="left"/>
      <w:pPr>
        <w:ind w:left="5689" w:hanging="360"/>
      </w:pPr>
    </w:lvl>
    <w:lvl w:ilvl="8" w:tplc="040C001B" w:tentative="1">
      <w:start w:val="1"/>
      <w:numFmt w:val="lowerRoman"/>
      <w:lvlText w:val="%9."/>
      <w:lvlJc w:val="right"/>
      <w:pPr>
        <w:ind w:left="6409" w:hanging="180"/>
      </w:pPr>
    </w:lvl>
  </w:abstractNum>
  <w:abstractNum w:abstractNumId="17">
    <w:nsid w:val="396639A9"/>
    <w:multiLevelType w:val="hybridMultilevel"/>
    <w:tmpl w:val="A99684A6"/>
    <w:lvl w:ilvl="0" w:tplc="BF7CB150">
      <w:start w:val="1"/>
      <w:numFmt w:val="bullet"/>
      <w:lvlText w:val=""/>
      <w:lvlJc w:val="left"/>
      <w:pPr>
        <w:ind w:left="643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8">
    <w:nsid w:val="400B27F5"/>
    <w:multiLevelType w:val="hybridMultilevel"/>
    <w:tmpl w:val="6DF245EA"/>
    <w:lvl w:ilvl="0" w:tplc="040C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9">
    <w:nsid w:val="42626BCA"/>
    <w:multiLevelType w:val="hybridMultilevel"/>
    <w:tmpl w:val="780E30C6"/>
    <w:lvl w:ilvl="0" w:tplc="97D2D4CA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lang w:bidi="ar-MA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458C5835"/>
    <w:multiLevelType w:val="hybridMultilevel"/>
    <w:tmpl w:val="467082B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612E11"/>
    <w:multiLevelType w:val="hybridMultilevel"/>
    <w:tmpl w:val="E03AC0CA"/>
    <w:lvl w:ilvl="0" w:tplc="040C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2">
    <w:nsid w:val="55863BE0"/>
    <w:multiLevelType w:val="hybridMultilevel"/>
    <w:tmpl w:val="97787BA2"/>
    <w:lvl w:ilvl="0" w:tplc="040C000D">
      <w:start w:val="1"/>
      <w:numFmt w:val="bullet"/>
      <w:lvlText w:val=""/>
      <w:lvlJc w:val="left"/>
      <w:pPr>
        <w:ind w:left="1003" w:hanging="360"/>
      </w:pPr>
      <w:rPr>
        <w:rFonts w:ascii="Wingdings" w:hAnsi="Wingdings" w:hint="default"/>
        <w:lang w:bidi="ar-MA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3">
    <w:nsid w:val="592C345E"/>
    <w:multiLevelType w:val="hybridMultilevel"/>
    <w:tmpl w:val="4D2AAB10"/>
    <w:lvl w:ilvl="0" w:tplc="BF7CB150">
      <w:start w:val="1"/>
      <w:numFmt w:val="bullet"/>
      <w:lvlText w:val=""/>
      <w:lvlJc w:val="left"/>
      <w:pPr>
        <w:ind w:left="643" w:hanging="360"/>
      </w:pPr>
      <w:rPr>
        <w:rFonts w:ascii="Wingdings" w:hAnsi="Wingdings" w:hint="default"/>
        <w:b/>
        <w:bCs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4">
    <w:nsid w:val="5BE36468"/>
    <w:multiLevelType w:val="hybridMultilevel"/>
    <w:tmpl w:val="9D5EB46A"/>
    <w:lvl w:ilvl="0" w:tplc="BD68D916">
      <w:start w:val="1"/>
      <w:numFmt w:val="bullet"/>
      <w:lvlText w:val=""/>
      <w:lvlJc w:val="left"/>
      <w:pPr>
        <w:ind w:left="1003" w:hanging="360"/>
      </w:pPr>
      <w:rPr>
        <w:rFonts w:ascii="Wingdings" w:hAnsi="Wingdings" w:hint="default"/>
        <w:lang w:bidi="ar-MA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5">
    <w:nsid w:val="5F063743"/>
    <w:multiLevelType w:val="hybridMultilevel"/>
    <w:tmpl w:val="99FC07B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2604D0"/>
    <w:multiLevelType w:val="hybridMultilevel"/>
    <w:tmpl w:val="7E04E9AC"/>
    <w:lvl w:ilvl="0" w:tplc="BF7CB150">
      <w:start w:val="1"/>
      <w:numFmt w:val="bullet"/>
      <w:lvlText w:val=""/>
      <w:lvlJc w:val="left"/>
      <w:pPr>
        <w:ind w:left="1080" w:hanging="360"/>
      </w:pPr>
      <w:rPr>
        <w:rFonts w:ascii="Wingdings" w:hAnsi="Wingdings" w:hint="default"/>
      </w:rPr>
    </w:lvl>
    <w:lvl w:ilvl="1" w:tplc="4BB4CC48">
      <w:start w:val="4"/>
      <w:numFmt w:val="decimal"/>
      <w:lvlText w:val="%2"/>
      <w:lvlJc w:val="left"/>
      <w:pPr>
        <w:ind w:left="1800" w:hanging="360"/>
      </w:pPr>
      <w:rPr>
        <w:rFonts w:hint="default"/>
        <w:b w:val="0"/>
      </w:r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66F7D0E"/>
    <w:multiLevelType w:val="hybridMultilevel"/>
    <w:tmpl w:val="A00C5B34"/>
    <w:lvl w:ilvl="0" w:tplc="040C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68607211"/>
    <w:multiLevelType w:val="hybridMultilevel"/>
    <w:tmpl w:val="B07ADB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8C1609"/>
    <w:multiLevelType w:val="hybridMultilevel"/>
    <w:tmpl w:val="1AD6FFAC"/>
    <w:lvl w:ilvl="0" w:tplc="BF7CB150">
      <w:start w:val="1"/>
      <w:numFmt w:val="bullet"/>
      <w:lvlText w:val=""/>
      <w:lvlJc w:val="left"/>
      <w:pPr>
        <w:ind w:left="1003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0">
    <w:nsid w:val="6DFF0D68"/>
    <w:multiLevelType w:val="hybridMultilevel"/>
    <w:tmpl w:val="17FEC256"/>
    <w:lvl w:ilvl="0" w:tplc="040C000D">
      <w:start w:val="1"/>
      <w:numFmt w:val="bullet"/>
      <w:lvlText w:val=""/>
      <w:lvlJc w:val="left"/>
      <w:pPr>
        <w:ind w:left="57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1">
    <w:nsid w:val="6E9D59CE"/>
    <w:multiLevelType w:val="hybridMultilevel"/>
    <w:tmpl w:val="1C704710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2">
    <w:nsid w:val="710E7832"/>
    <w:multiLevelType w:val="hybridMultilevel"/>
    <w:tmpl w:val="DF7AEC84"/>
    <w:lvl w:ilvl="0" w:tplc="BF7CB150">
      <w:start w:val="1"/>
      <w:numFmt w:val="bullet"/>
      <w:lvlText w:val=""/>
      <w:lvlJc w:val="left"/>
      <w:pPr>
        <w:ind w:left="86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3">
    <w:nsid w:val="72F149DC"/>
    <w:multiLevelType w:val="hybridMultilevel"/>
    <w:tmpl w:val="72C69760"/>
    <w:lvl w:ilvl="0" w:tplc="B4A00298">
      <w:start w:val="1"/>
      <w:numFmt w:val="bullet"/>
      <w:lvlText w:val=""/>
      <w:lvlJc w:val="left"/>
      <w:pPr>
        <w:ind w:left="1004" w:hanging="360"/>
      </w:pPr>
      <w:rPr>
        <w:rFonts w:ascii="Wingdings" w:hAnsi="Wingdings" w:cs="Wingdings" w:hint="default"/>
        <w:sz w:val="26"/>
        <w:szCs w:val="26"/>
        <w:lang w:bidi="ar-MA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78B759D2"/>
    <w:multiLevelType w:val="hybridMultilevel"/>
    <w:tmpl w:val="3D0ECE56"/>
    <w:lvl w:ilvl="0" w:tplc="BF7CB150">
      <w:start w:val="1"/>
      <w:numFmt w:val="bullet"/>
      <w:lvlText w:val=""/>
      <w:lvlJc w:val="left"/>
      <w:pPr>
        <w:ind w:left="861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5">
    <w:nsid w:val="7FAF2ADE"/>
    <w:multiLevelType w:val="hybridMultilevel"/>
    <w:tmpl w:val="A8124FE8"/>
    <w:lvl w:ilvl="0" w:tplc="BF7CB150">
      <w:start w:val="1"/>
      <w:numFmt w:val="bullet"/>
      <w:lvlText w:val=""/>
      <w:lvlJc w:val="left"/>
      <w:pPr>
        <w:ind w:left="100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>
    <w:nsid w:val="7FB067ED"/>
    <w:multiLevelType w:val="hybridMultilevel"/>
    <w:tmpl w:val="68E8FC8A"/>
    <w:lvl w:ilvl="0" w:tplc="040C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8"/>
  </w:num>
  <w:num w:numId="3">
    <w:abstractNumId w:val="16"/>
  </w:num>
  <w:num w:numId="4">
    <w:abstractNumId w:val="0"/>
  </w:num>
  <w:num w:numId="5">
    <w:abstractNumId w:val="28"/>
  </w:num>
  <w:num w:numId="6">
    <w:abstractNumId w:val="19"/>
  </w:num>
  <w:num w:numId="7">
    <w:abstractNumId w:val="7"/>
  </w:num>
  <w:num w:numId="8">
    <w:abstractNumId w:val="30"/>
  </w:num>
  <w:num w:numId="9">
    <w:abstractNumId w:val="8"/>
  </w:num>
  <w:num w:numId="10">
    <w:abstractNumId w:val="21"/>
  </w:num>
  <w:num w:numId="11">
    <w:abstractNumId w:val="26"/>
  </w:num>
  <w:num w:numId="12">
    <w:abstractNumId w:val="3"/>
  </w:num>
  <w:num w:numId="13">
    <w:abstractNumId w:val="23"/>
  </w:num>
  <w:num w:numId="14">
    <w:abstractNumId w:val="5"/>
  </w:num>
  <w:num w:numId="15">
    <w:abstractNumId w:val="17"/>
  </w:num>
  <w:num w:numId="16">
    <w:abstractNumId w:val="12"/>
  </w:num>
  <w:num w:numId="17">
    <w:abstractNumId w:val="6"/>
  </w:num>
  <w:num w:numId="18">
    <w:abstractNumId w:val="36"/>
  </w:num>
  <w:num w:numId="19">
    <w:abstractNumId w:val="29"/>
  </w:num>
  <w:num w:numId="20">
    <w:abstractNumId w:val="35"/>
  </w:num>
  <w:num w:numId="21">
    <w:abstractNumId w:val="27"/>
  </w:num>
  <w:num w:numId="22">
    <w:abstractNumId w:val="24"/>
  </w:num>
  <w:num w:numId="23">
    <w:abstractNumId w:val="2"/>
  </w:num>
  <w:num w:numId="24">
    <w:abstractNumId w:val="34"/>
  </w:num>
  <w:num w:numId="25">
    <w:abstractNumId w:val="32"/>
  </w:num>
  <w:num w:numId="26">
    <w:abstractNumId w:val="10"/>
  </w:num>
  <w:num w:numId="27">
    <w:abstractNumId w:val="1"/>
  </w:num>
  <w:num w:numId="28">
    <w:abstractNumId w:val="14"/>
  </w:num>
  <w:num w:numId="29">
    <w:abstractNumId w:val="15"/>
  </w:num>
  <w:num w:numId="30">
    <w:abstractNumId w:val="13"/>
  </w:num>
  <w:num w:numId="31">
    <w:abstractNumId w:val="4"/>
  </w:num>
  <w:num w:numId="32">
    <w:abstractNumId w:val="25"/>
  </w:num>
  <w:num w:numId="33">
    <w:abstractNumId w:val="33"/>
  </w:num>
  <w:num w:numId="34">
    <w:abstractNumId w:val="9"/>
  </w:num>
  <w:num w:numId="35">
    <w:abstractNumId w:val="22"/>
  </w:num>
  <w:num w:numId="36">
    <w:abstractNumId w:val="20"/>
  </w:num>
  <w:num w:numId="37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attachedTemplate r:id="rId1"/>
  <w:defaultTabStop w:val="709"/>
  <w:hyphenationZone w:val="425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021"/>
    <w:rsid w:val="00001822"/>
    <w:rsid w:val="00002695"/>
    <w:rsid w:val="00003A53"/>
    <w:rsid w:val="00003D58"/>
    <w:rsid w:val="000042C6"/>
    <w:rsid w:val="00004538"/>
    <w:rsid w:val="00005046"/>
    <w:rsid w:val="000057C7"/>
    <w:rsid w:val="00007C45"/>
    <w:rsid w:val="00007FE5"/>
    <w:rsid w:val="00010398"/>
    <w:rsid w:val="000135CD"/>
    <w:rsid w:val="0001362A"/>
    <w:rsid w:val="00014A2E"/>
    <w:rsid w:val="0001504E"/>
    <w:rsid w:val="000150D4"/>
    <w:rsid w:val="0001545D"/>
    <w:rsid w:val="00017E29"/>
    <w:rsid w:val="00020D9E"/>
    <w:rsid w:val="00021CC0"/>
    <w:rsid w:val="00022973"/>
    <w:rsid w:val="00022F6B"/>
    <w:rsid w:val="00023C88"/>
    <w:rsid w:val="00024434"/>
    <w:rsid w:val="00024C3B"/>
    <w:rsid w:val="000267D2"/>
    <w:rsid w:val="00026816"/>
    <w:rsid w:val="00027130"/>
    <w:rsid w:val="000279D4"/>
    <w:rsid w:val="00030948"/>
    <w:rsid w:val="000314A9"/>
    <w:rsid w:val="00031ACD"/>
    <w:rsid w:val="000336C5"/>
    <w:rsid w:val="00034072"/>
    <w:rsid w:val="00034E81"/>
    <w:rsid w:val="000352E6"/>
    <w:rsid w:val="00035585"/>
    <w:rsid w:val="00036228"/>
    <w:rsid w:val="0003627B"/>
    <w:rsid w:val="00036E8E"/>
    <w:rsid w:val="0003720F"/>
    <w:rsid w:val="00037634"/>
    <w:rsid w:val="00037B07"/>
    <w:rsid w:val="0004111A"/>
    <w:rsid w:val="000413DF"/>
    <w:rsid w:val="00041D4E"/>
    <w:rsid w:val="00042C5F"/>
    <w:rsid w:val="00042F06"/>
    <w:rsid w:val="000432F0"/>
    <w:rsid w:val="00043CED"/>
    <w:rsid w:val="00044538"/>
    <w:rsid w:val="00044ABC"/>
    <w:rsid w:val="00045054"/>
    <w:rsid w:val="00045E39"/>
    <w:rsid w:val="00046D6A"/>
    <w:rsid w:val="0004709A"/>
    <w:rsid w:val="00050CCB"/>
    <w:rsid w:val="00051D2D"/>
    <w:rsid w:val="00053812"/>
    <w:rsid w:val="00053C1E"/>
    <w:rsid w:val="000557E2"/>
    <w:rsid w:val="00055E83"/>
    <w:rsid w:val="0005716D"/>
    <w:rsid w:val="00057221"/>
    <w:rsid w:val="000601B5"/>
    <w:rsid w:val="0006130B"/>
    <w:rsid w:val="00062149"/>
    <w:rsid w:val="000635C1"/>
    <w:rsid w:val="00063F7C"/>
    <w:rsid w:val="0006401F"/>
    <w:rsid w:val="00064435"/>
    <w:rsid w:val="00066409"/>
    <w:rsid w:val="00066AE4"/>
    <w:rsid w:val="0006772A"/>
    <w:rsid w:val="0006792A"/>
    <w:rsid w:val="00070BFA"/>
    <w:rsid w:val="00070CFC"/>
    <w:rsid w:val="00071F55"/>
    <w:rsid w:val="00072599"/>
    <w:rsid w:val="0007263C"/>
    <w:rsid w:val="0007269B"/>
    <w:rsid w:val="00072F58"/>
    <w:rsid w:val="00074F29"/>
    <w:rsid w:val="000758F1"/>
    <w:rsid w:val="000759C1"/>
    <w:rsid w:val="000764EB"/>
    <w:rsid w:val="00077298"/>
    <w:rsid w:val="00080D3A"/>
    <w:rsid w:val="00080E61"/>
    <w:rsid w:val="00081DE4"/>
    <w:rsid w:val="000820DA"/>
    <w:rsid w:val="00082C45"/>
    <w:rsid w:val="00082C72"/>
    <w:rsid w:val="00082EE3"/>
    <w:rsid w:val="0008311D"/>
    <w:rsid w:val="000836B2"/>
    <w:rsid w:val="00084F5C"/>
    <w:rsid w:val="00086A14"/>
    <w:rsid w:val="00086F5A"/>
    <w:rsid w:val="0008742C"/>
    <w:rsid w:val="0008746C"/>
    <w:rsid w:val="00090F27"/>
    <w:rsid w:val="00090F2F"/>
    <w:rsid w:val="0009279B"/>
    <w:rsid w:val="00092D17"/>
    <w:rsid w:val="00093C7A"/>
    <w:rsid w:val="00095216"/>
    <w:rsid w:val="000952C3"/>
    <w:rsid w:val="000962B5"/>
    <w:rsid w:val="000963A1"/>
    <w:rsid w:val="00096555"/>
    <w:rsid w:val="0009679C"/>
    <w:rsid w:val="000979E2"/>
    <w:rsid w:val="000A269D"/>
    <w:rsid w:val="000A2DFC"/>
    <w:rsid w:val="000A33A6"/>
    <w:rsid w:val="000A3965"/>
    <w:rsid w:val="000A3DBC"/>
    <w:rsid w:val="000A3F02"/>
    <w:rsid w:val="000A47D2"/>
    <w:rsid w:val="000A57F0"/>
    <w:rsid w:val="000A66A9"/>
    <w:rsid w:val="000A72E9"/>
    <w:rsid w:val="000A7808"/>
    <w:rsid w:val="000A7B95"/>
    <w:rsid w:val="000A7F0B"/>
    <w:rsid w:val="000B0EB7"/>
    <w:rsid w:val="000B2655"/>
    <w:rsid w:val="000B3097"/>
    <w:rsid w:val="000B3235"/>
    <w:rsid w:val="000B56EC"/>
    <w:rsid w:val="000B5D64"/>
    <w:rsid w:val="000B6284"/>
    <w:rsid w:val="000B632B"/>
    <w:rsid w:val="000B6F44"/>
    <w:rsid w:val="000B7962"/>
    <w:rsid w:val="000C0B9A"/>
    <w:rsid w:val="000C0ECF"/>
    <w:rsid w:val="000C0FAE"/>
    <w:rsid w:val="000C1A0A"/>
    <w:rsid w:val="000C1E9F"/>
    <w:rsid w:val="000C2F69"/>
    <w:rsid w:val="000C3562"/>
    <w:rsid w:val="000C4367"/>
    <w:rsid w:val="000C54AD"/>
    <w:rsid w:val="000D00B0"/>
    <w:rsid w:val="000D0FE8"/>
    <w:rsid w:val="000D179C"/>
    <w:rsid w:val="000D1C1E"/>
    <w:rsid w:val="000D1E69"/>
    <w:rsid w:val="000D2C02"/>
    <w:rsid w:val="000D448D"/>
    <w:rsid w:val="000D4ED5"/>
    <w:rsid w:val="000D5E3D"/>
    <w:rsid w:val="000D6A8C"/>
    <w:rsid w:val="000D7CF7"/>
    <w:rsid w:val="000E1A16"/>
    <w:rsid w:val="000E1DB0"/>
    <w:rsid w:val="000E311A"/>
    <w:rsid w:val="000E4805"/>
    <w:rsid w:val="000E542A"/>
    <w:rsid w:val="000E758D"/>
    <w:rsid w:val="000F0702"/>
    <w:rsid w:val="000F156A"/>
    <w:rsid w:val="000F2A68"/>
    <w:rsid w:val="000F311A"/>
    <w:rsid w:val="000F3492"/>
    <w:rsid w:val="000F3890"/>
    <w:rsid w:val="000F3B22"/>
    <w:rsid w:val="000F6FCA"/>
    <w:rsid w:val="000F7205"/>
    <w:rsid w:val="000F7406"/>
    <w:rsid w:val="00100B7B"/>
    <w:rsid w:val="001017A0"/>
    <w:rsid w:val="001018BC"/>
    <w:rsid w:val="00102889"/>
    <w:rsid w:val="00102F14"/>
    <w:rsid w:val="00103D06"/>
    <w:rsid w:val="0010489D"/>
    <w:rsid w:val="0010535C"/>
    <w:rsid w:val="00105614"/>
    <w:rsid w:val="00106DB2"/>
    <w:rsid w:val="001079FD"/>
    <w:rsid w:val="00110162"/>
    <w:rsid w:val="00110D52"/>
    <w:rsid w:val="00110E14"/>
    <w:rsid w:val="001114DF"/>
    <w:rsid w:val="00111FF2"/>
    <w:rsid w:val="00113138"/>
    <w:rsid w:val="001140CD"/>
    <w:rsid w:val="001142CA"/>
    <w:rsid w:val="0011486E"/>
    <w:rsid w:val="0011778A"/>
    <w:rsid w:val="00117AE9"/>
    <w:rsid w:val="00117F6B"/>
    <w:rsid w:val="00121D78"/>
    <w:rsid w:val="0012438A"/>
    <w:rsid w:val="001243B0"/>
    <w:rsid w:val="001257BC"/>
    <w:rsid w:val="00125D66"/>
    <w:rsid w:val="0012622F"/>
    <w:rsid w:val="00126A8D"/>
    <w:rsid w:val="00126F73"/>
    <w:rsid w:val="00127349"/>
    <w:rsid w:val="0012741C"/>
    <w:rsid w:val="001276CC"/>
    <w:rsid w:val="00127C23"/>
    <w:rsid w:val="00131FF8"/>
    <w:rsid w:val="00132334"/>
    <w:rsid w:val="00133403"/>
    <w:rsid w:val="001336AA"/>
    <w:rsid w:val="00133A5E"/>
    <w:rsid w:val="00133F33"/>
    <w:rsid w:val="00134EEE"/>
    <w:rsid w:val="00135710"/>
    <w:rsid w:val="001358D0"/>
    <w:rsid w:val="00135A7A"/>
    <w:rsid w:val="0013663D"/>
    <w:rsid w:val="001373A7"/>
    <w:rsid w:val="001376B7"/>
    <w:rsid w:val="0014359C"/>
    <w:rsid w:val="00144196"/>
    <w:rsid w:val="00144D7D"/>
    <w:rsid w:val="001454E2"/>
    <w:rsid w:val="00146BC3"/>
    <w:rsid w:val="00146CE6"/>
    <w:rsid w:val="00146FD3"/>
    <w:rsid w:val="00147E63"/>
    <w:rsid w:val="00150830"/>
    <w:rsid w:val="0015155C"/>
    <w:rsid w:val="00151C3B"/>
    <w:rsid w:val="00151FE7"/>
    <w:rsid w:val="00152411"/>
    <w:rsid w:val="0015245D"/>
    <w:rsid w:val="00152A53"/>
    <w:rsid w:val="0015323B"/>
    <w:rsid w:val="0015372E"/>
    <w:rsid w:val="00153B36"/>
    <w:rsid w:val="001549D2"/>
    <w:rsid w:val="00154D34"/>
    <w:rsid w:val="001562D0"/>
    <w:rsid w:val="00156B4C"/>
    <w:rsid w:val="00156D2F"/>
    <w:rsid w:val="00156E30"/>
    <w:rsid w:val="00157EAA"/>
    <w:rsid w:val="001605D6"/>
    <w:rsid w:val="00160A64"/>
    <w:rsid w:val="00160E6C"/>
    <w:rsid w:val="00160FB9"/>
    <w:rsid w:val="001612DD"/>
    <w:rsid w:val="001618AA"/>
    <w:rsid w:val="00161DE1"/>
    <w:rsid w:val="00164882"/>
    <w:rsid w:val="00164EDE"/>
    <w:rsid w:val="00165B8B"/>
    <w:rsid w:val="00165D7D"/>
    <w:rsid w:val="00165EDF"/>
    <w:rsid w:val="00166120"/>
    <w:rsid w:val="001676E5"/>
    <w:rsid w:val="0017216A"/>
    <w:rsid w:val="001736BE"/>
    <w:rsid w:val="00174437"/>
    <w:rsid w:val="001745F2"/>
    <w:rsid w:val="001750AD"/>
    <w:rsid w:val="00175A7A"/>
    <w:rsid w:val="00175EFE"/>
    <w:rsid w:val="001760EE"/>
    <w:rsid w:val="0017673A"/>
    <w:rsid w:val="001776AF"/>
    <w:rsid w:val="001806D8"/>
    <w:rsid w:val="001827D2"/>
    <w:rsid w:val="00182A55"/>
    <w:rsid w:val="00182D45"/>
    <w:rsid w:val="00182EB4"/>
    <w:rsid w:val="00183E5E"/>
    <w:rsid w:val="0018521D"/>
    <w:rsid w:val="00185C2F"/>
    <w:rsid w:val="001861E4"/>
    <w:rsid w:val="00187753"/>
    <w:rsid w:val="00187C7C"/>
    <w:rsid w:val="00191E6A"/>
    <w:rsid w:val="00192159"/>
    <w:rsid w:val="001940AD"/>
    <w:rsid w:val="00194B65"/>
    <w:rsid w:val="001951B0"/>
    <w:rsid w:val="001957C9"/>
    <w:rsid w:val="00195C6F"/>
    <w:rsid w:val="0019666F"/>
    <w:rsid w:val="0019687A"/>
    <w:rsid w:val="001A0233"/>
    <w:rsid w:val="001A0C57"/>
    <w:rsid w:val="001A18CA"/>
    <w:rsid w:val="001A1920"/>
    <w:rsid w:val="001A1CDB"/>
    <w:rsid w:val="001A233D"/>
    <w:rsid w:val="001A27AF"/>
    <w:rsid w:val="001A2DBE"/>
    <w:rsid w:val="001A5A4D"/>
    <w:rsid w:val="001A5AA2"/>
    <w:rsid w:val="001A697C"/>
    <w:rsid w:val="001B0462"/>
    <w:rsid w:val="001B0A98"/>
    <w:rsid w:val="001B0C5E"/>
    <w:rsid w:val="001B2348"/>
    <w:rsid w:val="001B3AB8"/>
    <w:rsid w:val="001B4229"/>
    <w:rsid w:val="001B42F5"/>
    <w:rsid w:val="001B4924"/>
    <w:rsid w:val="001B51CF"/>
    <w:rsid w:val="001B5785"/>
    <w:rsid w:val="001B63EC"/>
    <w:rsid w:val="001B6867"/>
    <w:rsid w:val="001B6B19"/>
    <w:rsid w:val="001B6B5C"/>
    <w:rsid w:val="001B710D"/>
    <w:rsid w:val="001C0195"/>
    <w:rsid w:val="001C111D"/>
    <w:rsid w:val="001C2BE4"/>
    <w:rsid w:val="001C39A1"/>
    <w:rsid w:val="001C3EFC"/>
    <w:rsid w:val="001C4E14"/>
    <w:rsid w:val="001C5D89"/>
    <w:rsid w:val="001C6B04"/>
    <w:rsid w:val="001C6FE3"/>
    <w:rsid w:val="001C701D"/>
    <w:rsid w:val="001D05C2"/>
    <w:rsid w:val="001D0BF7"/>
    <w:rsid w:val="001D14F4"/>
    <w:rsid w:val="001D24E6"/>
    <w:rsid w:val="001D2D3B"/>
    <w:rsid w:val="001D2E74"/>
    <w:rsid w:val="001D54D9"/>
    <w:rsid w:val="001D5DE5"/>
    <w:rsid w:val="001D5F7D"/>
    <w:rsid w:val="001D64AF"/>
    <w:rsid w:val="001D7679"/>
    <w:rsid w:val="001E0283"/>
    <w:rsid w:val="001E0615"/>
    <w:rsid w:val="001E0D71"/>
    <w:rsid w:val="001E14BC"/>
    <w:rsid w:val="001E2049"/>
    <w:rsid w:val="001E227F"/>
    <w:rsid w:val="001E2DFC"/>
    <w:rsid w:val="001E3CC2"/>
    <w:rsid w:val="001E4A24"/>
    <w:rsid w:val="001E6014"/>
    <w:rsid w:val="001E67C1"/>
    <w:rsid w:val="001F1057"/>
    <w:rsid w:val="001F112C"/>
    <w:rsid w:val="001F121B"/>
    <w:rsid w:val="001F3F13"/>
    <w:rsid w:val="001F486C"/>
    <w:rsid w:val="001F49F3"/>
    <w:rsid w:val="001F5534"/>
    <w:rsid w:val="001F5FF3"/>
    <w:rsid w:val="001F65A0"/>
    <w:rsid w:val="001F6686"/>
    <w:rsid w:val="001F70DF"/>
    <w:rsid w:val="00200B3F"/>
    <w:rsid w:val="00201F7C"/>
    <w:rsid w:val="00202139"/>
    <w:rsid w:val="00202582"/>
    <w:rsid w:val="002037BF"/>
    <w:rsid w:val="00203FCD"/>
    <w:rsid w:val="0020410D"/>
    <w:rsid w:val="002048E1"/>
    <w:rsid w:val="00205383"/>
    <w:rsid w:val="00205733"/>
    <w:rsid w:val="00207020"/>
    <w:rsid w:val="002078D7"/>
    <w:rsid w:val="0021020D"/>
    <w:rsid w:val="00210D73"/>
    <w:rsid w:val="00213938"/>
    <w:rsid w:val="00213B92"/>
    <w:rsid w:val="00214CB1"/>
    <w:rsid w:val="00215A67"/>
    <w:rsid w:val="002173F1"/>
    <w:rsid w:val="002175F2"/>
    <w:rsid w:val="00217B54"/>
    <w:rsid w:val="00217E54"/>
    <w:rsid w:val="00217F2A"/>
    <w:rsid w:val="002204AB"/>
    <w:rsid w:val="0022195E"/>
    <w:rsid w:val="002255C5"/>
    <w:rsid w:val="00225C84"/>
    <w:rsid w:val="002301A9"/>
    <w:rsid w:val="00230D09"/>
    <w:rsid w:val="00232DA3"/>
    <w:rsid w:val="0023354E"/>
    <w:rsid w:val="002338F5"/>
    <w:rsid w:val="00233A5A"/>
    <w:rsid w:val="00234C95"/>
    <w:rsid w:val="00234DC8"/>
    <w:rsid w:val="00235AA7"/>
    <w:rsid w:val="00235E0F"/>
    <w:rsid w:val="0023670C"/>
    <w:rsid w:val="00237F6E"/>
    <w:rsid w:val="0024048B"/>
    <w:rsid w:val="00240A4F"/>
    <w:rsid w:val="00242106"/>
    <w:rsid w:val="00243FD2"/>
    <w:rsid w:val="002445A9"/>
    <w:rsid w:val="00245212"/>
    <w:rsid w:val="002453AB"/>
    <w:rsid w:val="0024556D"/>
    <w:rsid w:val="0025087C"/>
    <w:rsid w:val="00251035"/>
    <w:rsid w:val="00251302"/>
    <w:rsid w:val="00252762"/>
    <w:rsid w:val="002533D6"/>
    <w:rsid w:val="00254052"/>
    <w:rsid w:val="00254220"/>
    <w:rsid w:val="00254C3D"/>
    <w:rsid w:val="0025551B"/>
    <w:rsid w:val="0025623E"/>
    <w:rsid w:val="00257038"/>
    <w:rsid w:val="00257061"/>
    <w:rsid w:val="002570F1"/>
    <w:rsid w:val="00257535"/>
    <w:rsid w:val="002575FC"/>
    <w:rsid w:val="002576AA"/>
    <w:rsid w:val="00257BA2"/>
    <w:rsid w:val="00260084"/>
    <w:rsid w:val="00260534"/>
    <w:rsid w:val="0026076C"/>
    <w:rsid w:val="002612C1"/>
    <w:rsid w:val="00261906"/>
    <w:rsid w:val="002633B1"/>
    <w:rsid w:val="00263920"/>
    <w:rsid w:val="002641CA"/>
    <w:rsid w:val="002645D2"/>
    <w:rsid w:val="00265C34"/>
    <w:rsid w:val="00266D99"/>
    <w:rsid w:val="002672FE"/>
    <w:rsid w:val="00267DA5"/>
    <w:rsid w:val="0027045A"/>
    <w:rsid w:val="00270655"/>
    <w:rsid w:val="00271841"/>
    <w:rsid w:val="0027293E"/>
    <w:rsid w:val="00272BB7"/>
    <w:rsid w:val="0027348B"/>
    <w:rsid w:val="002735CA"/>
    <w:rsid w:val="00274315"/>
    <w:rsid w:val="00274427"/>
    <w:rsid w:val="00274B05"/>
    <w:rsid w:val="00275207"/>
    <w:rsid w:val="00276283"/>
    <w:rsid w:val="00276C0C"/>
    <w:rsid w:val="0027705B"/>
    <w:rsid w:val="00277A80"/>
    <w:rsid w:val="00280900"/>
    <w:rsid w:val="00281FB0"/>
    <w:rsid w:val="00282E25"/>
    <w:rsid w:val="002831AF"/>
    <w:rsid w:val="0028344A"/>
    <w:rsid w:val="0028407F"/>
    <w:rsid w:val="0028478D"/>
    <w:rsid w:val="002853EB"/>
    <w:rsid w:val="002867CE"/>
    <w:rsid w:val="002878FF"/>
    <w:rsid w:val="002904CD"/>
    <w:rsid w:val="0029222A"/>
    <w:rsid w:val="0029275E"/>
    <w:rsid w:val="002927BB"/>
    <w:rsid w:val="00292BA2"/>
    <w:rsid w:val="00292F0A"/>
    <w:rsid w:val="002937C6"/>
    <w:rsid w:val="00293872"/>
    <w:rsid w:val="00293F82"/>
    <w:rsid w:val="002943EA"/>
    <w:rsid w:val="0029508E"/>
    <w:rsid w:val="00296962"/>
    <w:rsid w:val="002A0292"/>
    <w:rsid w:val="002A1507"/>
    <w:rsid w:val="002A1F71"/>
    <w:rsid w:val="002A25A3"/>
    <w:rsid w:val="002A3994"/>
    <w:rsid w:val="002A3A4A"/>
    <w:rsid w:val="002A3F5E"/>
    <w:rsid w:val="002A4AC9"/>
    <w:rsid w:val="002A7027"/>
    <w:rsid w:val="002A7125"/>
    <w:rsid w:val="002A7215"/>
    <w:rsid w:val="002A7CC1"/>
    <w:rsid w:val="002B1640"/>
    <w:rsid w:val="002B19D1"/>
    <w:rsid w:val="002B1C63"/>
    <w:rsid w:val="002B441B"/>
    <w:rsid w:val="002B48A2"/>
    <w:rsid w:val="002B5612"/>
    <w:rsid w:val="002B60C6"/>
    <w:rsid w:val="002C046C"/>
    <w:rsid w:val="002C1151"/>
    <w:rsid w:val="002C2CED"/>
    <w:rsid w:val="002C4B4B"/>
    <w:rsid w:val="002C65F0"/>
    <w:rsid w:val="002C6835"/>
    <w:rsid w:val="002C6A8F"/>
    <w:rsid w:val="002C6B16"/>
    <w:rsid w:val="002C6F53"/>
    <w:rsid w:val="002D03BD"/>
    <w:rsid w:val="002D189C"/>
    <w:rsid w:val="002D2744"/>
    <w:rsid w:val="002D2953"/>
    <w:rsid w:val="002D2F4B"/>
    <w:rsid w:val="002D41B3"/>
    <w:rsid w:val="002D483D"/>
    <w:rsid w:val="002D508E"/>
    <w:rsid w:val="002D547F"/>
    <w:rsid w:val="002D58B2"/>
    <w:rsid w:val="002D58CD"/>
    <w:rsid w:val="002D5C27"/>
    <w:rsid w:val="002D69F0"/>
    <w:rsid w:val="002D7996"/>
    <w:rsid w:val="002E0402"/>
    <w:rsid w:val="002E1761"/>
    <w:rsid w:val="002E228C"/>
    <w:rsid w:val="002E437B"/>
    <w:rsid w:val="002E51FE"/>
    <w:rsid w:val="002E5ED0"/>
    <w:rsid w:val="002E5FEA"/>
    <w:rsid w:val="002E6395"/>
    <w:rsid w:val="002E73DC"/>
    <w:rsid w:val="002F124A"/>
    <w:rsid w:val="002F172D"/>
    <w:rsid w:val="002F1E42"/>
    <w:rsid w:val="002F24C1"/>
    <w:rsid w:val="002F25CC"/>
    <w:rsid w:val="002F28C9"/>
    <w:rsid w:val="002F2933"/>
    <w:rsid w:val="002F3055"/>
    <w:rsid w:val="002F4C35"/>
    <w:rsid w:val="002F6BE2"/>
    <w:rsid w:val="002F7BB3"/>
    <w:rsid w:val="002F7F2A"/>
    <w:rsid w:val="00301C0A"/>
    <w:rsid w:val="00301ED2"/>
    <w:rsid w:val="00305F52"/>
    <w:rsid w:val="00306AA7"/>
    <w:rsid w:val="00306B95"/>
    <w:rsid w:val="00306BE4"/>
    <w:rsid w:val="003079DA"/>
    <w:rsid w:val="00310163"/>
    <w:rsid w:val="00311591"/>
    <w:rsid w:val="00311BB7"/>
    <w:rsid w:val="00312E7C"/>
    <w:rsid w:val="003131C4"/>
    <w:rsid w:val="0031651C"/>
    <w:rsid w:val="00316963"/>
    <w:rsid w:val="00316F6A"/>
    <w:rsid w:val="00320000"/>
    <w:rsid w:val="00320B26"/>
    <w:rsid w:val="003210EC"/>
    <w:rsid w:val="0032241E"/>
    <w:rsid w:val="003226CA"/>
    <w:rsid w:val="00323A92"/>
    <w:rsid w:val="003243F0"/>
    <w:rsid w:val="00325812"/>
    <w:rsid w:val="00325B40"/>
    <w:rsid w:val="0032660D"/>
    <w:rsid w:val="00326931"/>
    <w:rsid w:val="00327422"/>
    <w:rsid w:val="00327A78"/>
    <w:rsid w:val="003309AF"/>
    <w:rsid w:val="00330E89"/>
    <w:rsid w:val="00331D65"/>
    <w:rsid w:val="0033206D"/>
    <w:rsid w:val="003322E9"/>
    <w:rsid w:val="00332416"/>
    <w:rsid w:val="003331E2"/>
    <w:rsid w:val="0033352B"/>
    <w:rsid w:val="00333E12"/>
    <w:rsid w:val="00335CA0"/>
    <w:rsid w:val="003366AF"/>
    <w:rsid w:val="003374D3"/>
    <w:rsid w:val="00341830"/>
    <w:rsid w:val="00343E79"/>
    <w:rsid w:val="0034464C"/>
    <w:rsid w:val="00344938"/>
    <w:rsid w:val="003451BC"/>
    <w:rsid w:val="003451D1"/>
    <w:rsid w:val="003452A6"/>
    <w:rsid w:val="00350723"/>
    <w:rsid w:val="00350F4D"/>
    <w:rsid w:val="00350F81"/>
    <w:rsid w:val="0035162E"/>
    <w:rsid w:val="003535E9"/>
    <w:rsid w:val="0035374B"/>
    <w:rsid w:val="003538DC"/>
    <w:rsid w:val="00354580"/>
    <w:rsid w:val="00354722"/>
    <w:rsid w:val="003549F4"/>
    <w:rsid w:val="00354C1E"/>
    <w:rsid w:val="003556C5"/>
    <w:rsid w:val="003556CE"/>
    <w:rsid w:val="00355A01"/>
    <w:rsid w:val="00356207"/>
    <w:rsid w:val="00356710"/>
    <w:rsid w:val="00356A0F"/>
    <w:rsid w:val="00360AE8"/>
    <w:rsid w:val="00361B76"/>
    <w:rsid w:val="00361C68"/>
    <w:rsid w:val="00362568"/>
    <w:rsid w:val="00364319"/>
    <w:rsid w:val="00364CBF"/>
    <w:rsid w:val="00365647"/>
    <w:rsid w:val="003673DE"/>
    <w:rsid w:val="00367673"/>
    <w:rsid w:val="00370E83"/>
    <w:rsid w:val="00371FD9"/>
    <w:rsid w:val="00372E0B"/>
    <w:rsid w:val="0037303B"/>
    <w:rsid w:val="003731C4"/>
    <w:rsid w:val="00373675"/>
    <w:rsid w:val="00373ADD"/>
    <w:rsid w:val="00373C44"/>
    <w:rsid w:val="003754A6"/>
    <w:rsid w:val="00375C37"/>
    <w:rsid w:val="00376517"/>
    <w:rsid w:val="00376D1A"/>
    <w:rsid w:val="00377DB2"/>
    <w:rsid w:val="00380C59"/>
    <w:rsid w:val="003825EE"/>
    <w:rsid w:val="00383C3F"/>
    <w:rsid w:val="003848C6"/>
    <w:rsid w:val="0038522C"/>
    <w:rsid w:val="00385231"/>
    <w:rsid w:val="00385A4C"/>
    <w:rsid w:val="00387667"/>
    <w:rsid w:val="00387858"/>
    <w:rsid w:val="003878A9"/>
    <w:rsid w:val="00387DD6"/>
    <w:rsid w:val="00390F2C"/>
    <w:rsid w:val="00392A88"/>
    <w:rsid w:val="00392F93"/>
    <w:rsid w:val="0039319D"/>
    <w:rsid w:val="003935B3"/>
    <w:rsid w:val="003936CC"/>
    <w:rsid w:val="00394BC4"/>
    <w:rsid w:val="00395C4D"/>
    <w:rsid w:val="0039675F"/>
    <w:rsid w:val="003A012E"/>
    <w:rsid w:val="003A071B"/>
    <w:rsid w:val="003A16B6"/>
    <w:rsid w:val="003A1C28"/>
    <w:rsid w:val="003A2B1D"/>
    <w:rsid w:val="003A3F3B"/>
    <w:rsid w:val="003A4477"/>
    <w:rsid w:val="003A4BF6"/>
    <w:rsid w:val="003A5ABF"/>
    <w:rsid w:val="003A69F4"/>
    <w:rsid w:val="003B0393"/>
    <w:rsid w:val="003B11E3"/>
    <w:rsid w:val="003B3DC8"/>
    <w:rsid w:val="003B5CB0"/>
    <w:rsid w:val="003B6277"/>
    <w:rsid w:val="003C025A"/>
    <w:rsid w:val="003C1239"/>
    <w:rsid w:val="003C17B0"/>
    <w:rsid w:val="003C1CF7"/>
    <w:rsid w:val="003C3E8F"/>
    <w:rsid w:val="003C464B"/>
    <w:rsid w:val="003C486C"/>
    <w:rsid w:val="003C4C74"/>
    <w:rsid w:val="003C5B79"/>
    <w:rsid w:val="003C6FC1"/>
    <w:rsid w:val="003D0008"/>
    <w:rsid w:val="003D0BA6"/>
    <w:rsid w:val="003D4866"/>
    <w:rsid w:val="003D4B62"/>
    <w:rsid w:val="003D4EBB"/>
    <w:rsid w:val="003D547F"/>
    <w:rsid w:val="003D69C8"/>
    <w:rsid w:val="003D704A"/>
    <w:rsid w:val="003D758B"/>
    <w:rsid w:val="003E03CC"/>
    <w:rsid w:val="003E1006"/>
    <w:rsid w:val="003E1585"/>
    <w:rsid w:val="003E2639"/>
    <w:rsid w:val="003E2F34"/>
    <w:rsid w:val="003E3426"/>
    <w:rsid w:val="003E35F9"/>
    <w:rsid w:val="003E443B"/>
    <w:rsid w:val="003E5549"/>
    <w:rsid w:val="003E58E9"/>
    <w:rsid w:val="003E6935"/>
    <w:rsid w:val="003E6ACA"/>
    <w:rsid w:val="003E79E0"/>
    <w:rsid w:val="003F0D4D"/>
    <w:rsid w:val="003F2F23"/>
    <w:rsid w:val="003F3240"/>
    <w:rsid w:val="003F36B8"/>
    <w:rsid w:val="003F48C2"/>
    <w:rsid w:val="003F4A3D"/>
    <w:rsid w:val="003F6387"/>
    <w:rsid w:val="003F6D4E"/>
    <w:rsid w:val="003F757D"/>
    <w:rsid w:val="003F79A9"/>
    <w:rsid w:val="003F7A84"/>
    <w:rsid w:val="004004C1"/>
    <w:rsid w:val="00401769"/>
    <w:rsid w:val="00401AAC"/>
    <w:rsid w:val="00402C5F"/>
    <w:rsid w:val="00405B16"/>
    <w:rsid w:val="00406F41"/>
    <w:rsid w:val="00410369"/>
    <w:rsid w:val="00410E38"/>
    <w:rsid w:val="004119B7"/>
    <w:rsid w:val="00411A5A"/>
    <w:rsid w:val="004129E1"/>
    <w:rsid w:val="00412B5A"/>
    <w:rsid w:val="00413A29"/>
    <w:rsid w:val="004148B9"/>
    <w:rsid w:val="0041565C"/>
    <w:rsid w:val="00415805"/>
    <w:rsid w:val="00417C81"/>
    <w:rsid w:val="00417EC2"/>
    <w:rsid w:val="0042026F"/>
    <w:rsid w:val="00420798"/>
    <w:rsid w:val="0042195B"/>
    <w:rsid w:val="004241A7"/>
    <w:rsid w:val="00425A66"/>
    <w:rsid w:val="00425CE7"/>
    <w:rsid w:val="00425D54"/>
    <w:rsid w:val="00427422"/>
    <w:rsid w:val="00427DE3"/>
    <w:rsid w:val="004301BA"/>
    <w:rsid w:val="00430A97"/>
    <w:rsid w:val="00431060"/>
    <w:rsid w:val="004312BB"/>
    <w:rsid w:val="00432F17"/>
    <w:rsid w:val="00433F10"/>
    <w:rsid w:val="00434275"/>
    <w:rsid w:val="0043457E"/>
    <w:rsid w:val="0043579B"/>
    <w:rsid w:val="00436441"/>
    <w:rsid w:val="00437858"/>
    <w:rsid w:val="004405CA"/>
    <w:rsid w:val="00440AEC"/>
    <w:rsid w:val="00440D8B"/>
    <w:rsid w:val="00441644"/>
    <w:rsid w:val="00441AE1"/>
    <w:rsid w:val="00441DAA"/>
    <w:rsid w:val="00444305"/>
    <w:rsid w:val="00444A4A"/>
    <w:rsid w:val="00445BEC"/>
    <w:rsid w:val="004522E3"/>
    <w:rsid w:val="0045255D"/>
    <w:rsid w:val="00453CAE"/>
    <w:rsid w:val="004561C5"/>
    <w:rsid w:val="00457387"/>
    <w:rsid w:val="00457E46"/>
    <w:rsid w:val="00457F7B"/>
    <w:rsid w:val="00460D4F"/>
    <w:rsid w:val="004617E9"/>
    <w:rsid w:val="00461D1A"/>
    <w:rsid w:val="0046300D"/>
    <w:rsid w:val="004640AB"/>
    <w:rsid w:val="004646C9"/>
    <w:rsid w:val="00464F09"/>
    <w:rsid w:val="00467BBF"/>
    <w:rsid w:val="00470662"/>
    <w:rsid w:val="00471639"/>
    <w:rsid w:val="004716BA"/>
    <w:rsid w:val="00472346"/>
    <w:rsid w:val="0047350A"/>
    <w:rsid w:val="0047455D"/>
    <w:rsid w:val="0047556F"/>
    <w:rsid w:val="004755EF"/>
    <w:rsid w:val="00475728"/>
    <w:rsid w:val="004762DC"/>
    <w:rsid w:val="0047730B"/>
    <w:rsid w:val="0047755B"/>
    <w:rsid w:val="00477D45"/>
    <w:rsid w:val="00480141"/>
    <w:rsid w:val="0048041F"/>
    <w:rsid w:val="00481450"/>
    <w:rsid w:val="00483606"/>
    <w:rsid w:val="00483C3A"/>
    <w:rsid w:val="00484780"/>
    <w:rsid w:val="004851F6"/>
    <w:rsid w:val="00485AA7"/>
    <w:rsid w:val="004879B8"/>
    <w:rsid w:val="004903F2"/>
    <w:rsid w:val="00490A0F"/>
    <w:rsid w:val="00490EC3"/>
    <w:rsid w:val="00492F11"/>
    <w:rsid w:val="00493700"/>
    <w:rsid w:val="00493F02"/>
    <w:rsid w:val="0049451D"/>
    <w:rsid w:val="00494F19"/>
    <w:rsid w:val="00496643"/>
    <w:rsid w:val="004A000C"/>
    <w:rsid w:val="004A00C9"/>
    <w:rsid w:val="004A096D"/>
    <w:rsid w:val="004A0A89"/>
    <w:rsid w:val="004A2981"/>
    <w:rsid w:val="004A38C1"/>
    <w:rsid w:val="004A38C5"/>
    <w:rsid w:val="004A3FA1"/>
    <w:rsid w:val="004A41D2"/>
    <w:rsid w:val="004A4257"/>
    <w:rsid w:val="004A4BA8"/>
    <w:rsid w:val="004A5641"/>
    <w:rsid w:val="004B069D"/>
    <w:rsid w:val="004B1295"/>
    <w:rsid w:val="004B2946"/>
    <w:rsid w:val="004B463A"/>
    <w:rsid w:val="004B53C3"/>
    <w:rsid w:val="004B72AB"/>
    <w:rsid w:val="004B73BC"/>
    <w:rsid w:val="004C07AF"/>
    <w:rsid w:val="004C07F7"/>
    <w:rsid w:val="004C0E12"/>
    <w:rsid w:val="004C0ED7"/>
    <w:rsid w:val="004C1583"/>
    <w:rsid w:val="004C1F6E"/>
    <w:rsid w:val="004C52B8"/>
    <w:rsid w:val="004C5F28"/>
    <w:rsid w:val="004C73F7"/>
    <w:rsid w:val="004C7667"/>
    <w:rsid w:val="004C7B10"/>
    <w:rsid w:val="004C7B67"/>
    <w:rsid w:val="004C7EC3"/>
    <w:rsid w:val="004D0653"/>
    <w:rsid w:val="004D0B40"/>
    <w:rsid w:val="004D10BC"/>
    <w:rsid w:val="004D178B"/>
    <w:rsid w:val="004D19A7"/>
    <w:rsid w:val="004D19A9"/>
    <w:rsid w:val="004D264D"/>
    <w:rsid w:val="004D26C0"/>
    <w:rsid w:val="004D2ADC"/>
    <w:rsid w:val="004D2F13"/>
    <w:rsid w:val="004D4502"/>
    <w:rsid w:val="004D4D27"/>
    <w:rsid w:val="004D5245"/>
    <w:rsid w:val="004D5901"/>
    <w:rsid w:val="004D6A2F"/>
    <w:rsid w:val="004D6FF0"/>
    <w:rsid w:val="004D7817"/>
    <w:rsid w:val="004E007F"/>
    <w:rsid w:val="004E0958"/>
    <w:rsid w:val="004E245B"/>
    <w:rsid w:val="004E28B0"/>
    <w:rsid w:val="004E3886"/>
    <w:rsid w:val="004E42A1"/>
    <w:rsid w:val="004E4399"/>
    <w:rsid w:val="004E4600"/>
    <w:rsid w:val="004E639D"/>
    <w:rsid w:val="004E6E3A"/>
    <w:rsid w:val="004E7186"/>
    <w:rsid w:val="004E7506"/>
    <w:rsid w:val="004F09F7"/>
    <w:rsid w:val="004F0A38"/>
    <w:rsid w:val="004F1086"/>
    <w:rsid w:val="004F2727"/>
    <w:rsid w:val="004F37E2"/>
    <w:rsid w:val="004F4C97"/>
    <w:rsid w:val="004F73B0"/>
    <w:rsid w:val="004F7561"/>
    <w:rsid w:val="004F7ACB"/>
    <w:rsid w:val="005006C2"/>
    <w:rsid w:val="00502DCC"/>
    <w:rsid w:val="005031CA"/>
    <w:rsid w:val="0050384F"/>
    <w:rsid w:val="00506B16"/>
    <w:rsid w:val="00510E3E"/>
    <w:rsid w:val="00510F79"/>
    <w:rsid w:val="00512913"/>
    <w:rsid w:val="00512DB5"/>
    <w:rsid w:val="005135EA"/>
    <w:rsid w:val="005140DE"/>
    <w:rsid w:val="00514D8B"/>
    <w:rsid w:val="00516227"/>
    <w:rsid w:val="00517BF8"/>
    <w:rsid w:val="005206C3"/>
    <w:rsid w:val="00522316"/>
    <w:rsid w:val="0052385E"/>
    <w:rsid w:val="0052623E"/>
    <w:rsid w:val="005264DC"/>
    <w:rsid w:val="005265AC"/>
    <w:rsid w:val="00526A53"/>
    <w:rsid w:val="00526D29"/>
    <w:rsid w:val="00526DF4"/>
    <w:rsid w:val="00527134"/>
    <w:rsid w:val="005273BD"/>
    <w:rsid w:val="005275F6"/>
    <w:rsid w:val="00527CB3"/>
    <w:rsid w:val="005318E3"/>
    <w:rsid w:val="00531B46"/>
    <w:rsid w:val="00532088"/>
    <w:rsid w:val="00534386"/>
    <w:rsid w:val="00534EA8"/>
    <w:rsid w:val="00535DE7"/>
    <w:rsid w:val="0053628B"/>
    <w:rsid w:val="00537373"/>
    <w:rsid w:val="00540D5E"/>
    <w:rsid w:val="005411C7"/>
    <w:rsid w:val="00541B17"/>
    <w:rsid w:val="00542623"/>
    <w:rsid w:val="0054465F"/>
    <w:rsid w:val="00545F0F"/>
    <w:rsid w:val="00546CC7"/>
    <w:rsid w:val="005479A3"/>
    <w:rsid w:val="005501E4"/>
    <w:rsid w:val="0055044B"/>
    <w:rsid w:val="00550BA6"/>
    <w:rsid w:val="00551F68"/>
    <w:rsid w:val="00551FF3"/>
    <w:rsid w:val="00552942"/>
    <w:rsid w:val="005531A6"/>
    <w:rsid w:val="005533D5"/>
    <w:rsid w:val="005543ED"/>
    <w:rsid w:val="005546DC"/>
    <w:rsid w:val="00554E89"/>
    <w:rsid w:val="005553E1"/>
    <w:rsid w:val="00561F40"/>
    <w:rsid w:val="00562B06"/>
    <w:rsid w:val="00565EC7"/>
    <w:rsid w:val="00567D26"/>
    <w:rsid w:val="00570898"/>
    <w:rsid w:val="005719F3"/>
    <w:rsid w:val="00571D84"/>
    <w:rsid w:val="005722C6"/>
    <w:rsid w:val="005728CB"/>
    <w:rsid w:val="00572ADB"/>
    <w:rsid w:val="005730E6"/>
    <w:rsid w:val="005733C9"/>
    <w:rsid w:val="00573B51"/>
    <w:rsid w:val="00575A08"/>
    <w:rsid w:val="00575C4B"/>
    <w:rsid w:val="00576026"/>
    <w:rsid w:val="00576DB3"/>
    <w:rsid w:val="00580369"/>
    <w:rsid w:val="0058037C"/>
    <w:rsid w:val="005808F9"/>
    <w:rsid w:val="00580CCF"/>
    <w:rsid w:val="005838F8"/>
    <w:rsid w:val="00583D75"/>
    <w:rsid w:val="005852EA"/>
    <w:rsid w:val="00585498"/>
    <w:rsid w:val="00585B03"/>
    <w:rsid w:val="00586629"/>
    <w:rsid w:val="00586A9D"/>
    <w:rsid w:val="005878A3"/>
    <w:rsid w:val="0059020B"/>
    <w:rsid w:val="005902EA"/>
    <w:rsid w:val="00590508"/>
    <w:rsid w:val="00590D91"/>
    <w:rsid w:val="0059155D"/>
    <w:rsid w:val="00591EE2"/>
    <w:rsid w:val="00592FBD"/>
    <w:rsid w:val="00594034"/>
    <w:rsid w:val="005956FA"/>
    <w:rsid w:val="00595A72"/>
    <w:rsid w:val="005A0B26"/>
    <w:rsid w:val="005A11F4"/>
    <w:rsid w:val="005A1A09"/>
    <w:rsid w:val="005A1FF5"/>
    <w:rsid w:val="005A2662"/>
    <w:rsid w:val="005A27B5"/>
    <w:rsid w:val="005A3DAA"/>
    <w:rsid w:val="005A5164"/>
    <w:rsid w:val="005A63F0"/>
    <w:rsid w:val="005A6614"/>
    <w:rsid w:val="005A790F"/>
    <w:rsid w:val="005A7EE5"/>
    <w:rsid w:val="005B203C"/>
    <w:rsid w:val="005B276F"/>
    <w:rsid w:val="005B2B44"/>
    <w:rsid w:val="005B305D"/>
    <w:rsid w:val="005B4E05"/>
    <w:rsid w:val="005B54EF"/>
    <w:rsid w:val="005B6DA7"/>
    <w:rsid w:val="005B797C"/>
    <w:rsid w:val="005B7DFE"/>
    <w:rsid w:val="005C05DE"/>
    <w:rsid w:val="005C089D"/>
    <w:rsid w:val="005C1D79"/>
    <w:rsid w:val="005C265C"/>
    <w:rsid w:val="005C32AD"/>
    <w:rsid w:val="005C46FF"/>
    <w:rsid w:val="005C5892"/>
    <w:rsid w:val="005C5B09"/>
    <w:rsid w:val="005C6235"/>
    <w:rsid w:val="005C720C"/>
    <w:rsid w:val="005C78BE"/>
    <w:rsid w:val="005D03DE"/>
    <w:rsid w:val="005D1EEF"/>
    <w:rsid w:val="005D2366"/>
    <w:rsid w:val="005D2B46"/>
    <w:rsid w:val="005D311D"/>
    <w:rsid w:val="005D48A5"/>
    <w:rsid w:val="005D587C"/>
    <w:rsid w:val="005D5A2A"/>
    <w:rsid w:val="005E327D"/>
    <w:rsid w:val="005E480C"/>
    <w:rsid w:val="005E59B5"/>
    <w:rsid w:val="005E6295"/>
    <w:rsid w:val="005E683D"/>
    <w:rsid w:val="005E7414"/>
    <w:rsid w:val="005E783B"/>
    <w:rsid w:val="005E7A4D"/>
    <w:rsid w:val="005E7E5D"/>
    <w:rsid w:val="005F0146"/>
    <w:rsid w:val="005F01C7"/>
    <w:rsid w:val="005F0D75"/>
    <w:rsid w:val="005F1DEA"/>
    <w:rsid w:val="005F427C"/>
    <w:rsid w:val="005F5469"/>
    <w:rsid w:val="005F5A61"/>
    <w:rsid w:val="005F5BC5"/>
    <w:rsid w:val="005F77AB"/>
    <w:rsid w:val="00601655"/>
    <w:rsid w:val="006017FB"/>
    <w:rsid w:val="00604943"/>
    <w:rsid w:val="006055F3"/>
    <w:rsid w:val="00605A6D"/>
    <w:rsid w:val="00606240"/>
    <w:rsid w:val="00607A67"/>
    <w:rsid w:val="006104D1"/>
    <w:rsid w:val="006108C2"/>
    <w:rsid w:val="006111F9"/>
    <w:rsid w:val="0061193C"/>
    <w:rsid w:val="00611BFA"/>
    <w:rsid w:val="006121DB"/>
    <w:rsid w:val="0061287E"/>
    <w:rsid w:val="006132BB"/>
    <w:rsid w:val="00613D05"/>
    <w:rsid w:val="00614B99"/>
    <w:rsid w:val="00615185"/>
    <w:rsid w:val="00615352"/>
    <w:rsid w:val="006153E2"/>
    <w:rsid w:val="006154A1"/>
    <w:rsid w:val="00615FA2"/>
    <w:rsid w:val="00616E4F"/>
    <w:rsid w:val="006177E7"/>
    <w:rsid w:val="00620202"/>
    <w:rsid w:val="00620FBB"/>
    <w:rsid w:val="00621BC7"/>
    <w:rsid w:val="006226C6"/>
    <w:rsid w:val="00622890"/>
    <w:rsid w:val="00624262"/>
    <w:rsid w:val="0062482D"/>
    <w:rsid w:val="00624B45"/>
    <w:rsid w:val="006255D3"/>
    <w:rsid w:val="00625ADB"/>
    <w:rsid w:val="00626621"/>
    <w:rsid w:val="006273F6"/>
    <w:rsid w:val="00627CCB"/>
    <w:rsid w:val="00627DF8"/>
    <w:rsid w:val="00631374"/>
    <w:rsid w:val="00631932"/>
    <w:rsid w:val="00632684"/>
    <w:rsid w:val="00633002"/>
    <w:rsid w:val="00634DF4"/>
    <w:rsid w:val="006364DD"/>
    <w:rsid w:val="00636D0E"/>
    <w:rsid w:val="006401A7"/>
    <w:rsid w:val="006411D1"/>
    <w:rsid w:val="00641873"/>
    <w:rsid w:val="00641D79"/>
    <w:rsid w:val="006428FB"/>
    <w:rsid w:val="0064354A"/>
    <w:rsid w:val="0064586D"/>
    <w:rsid w:val="006464C1"/>
    <w:rsid w:val="00650D8D"/>
    <w:rsid w:val="00651383"/>
    <w:rsid w:val="0065186B"/>
    <w:rsid w:val="006524D3"/>
    <w:rsid w:val="00654B45"/>
    <w:rsid w:val="00654F18"/>
    <w:rsid w:val="006555C4"/>
    <w:rsid w:val="00655C3F"/>
    <w:rsid w:val="006568CB"/>
    <w:rsid w:val="00656F25"/>
    <w:rsid w:val="00663106"/>
    <w:rsid w:val="006639A0"/>
    <w:rsid w:val="006644CD"/>
    <w:rsid w:val="00664ECE"/>
    <w:rsid w:val="00666278"/>
    <w:rsid w:val="00667572"/>
    <w:rsid w:val="006707A1"/>
    <w:rsid w:val="00671FBD"/>
    <w:rsid w:val="00671FD8"/>
    <w:rsid w:val="00671FF8"/>
    <w:rsid w:val="0067368C"/>
    <w:rsid w:val="0067464A"/>
    <w:rsid w:val="00675578"/>
    <w:rsid w:val="006778ED"/>
    <w:rsid w:val="00680198"/>
    <w:rsid w:val="00680C30"/>
    <w:rsid w:val="00680E8C"/>
    <w:rsid w:val="00681017"/>
    <w:rsid w:val="00681A83"/>
    <w:rsid w:val="00681B3A"/>
    <w:rsid w:val="00685899"/>
    <w:rsid w:val="00686639"/>
    <w:rsid w:val="0069169F"/>
    <w:rsid w:val="006922F0"/>
    <w:rsid w:val="00692686"/>
    <w:rsid w:val="0069276D"/>
    <w:rsid w:val="00692A13"/>
    <w:rsid w:val="006934CA"/>
    <w:rsid w:val="006963E5"/>
    <w:rsid w:val="0069693B"/>
    <w:rsid w:val="00696D02"/>
    <w:rsid w:val="006A10F0"/>
    <w:rsid w:val="006A1153"/>
    <w:rsid w:val="006A2426"/>
    <w:rsid w:val="006A35DE"/>
    <w:rsid w:val="006A595C"/>
    <w:rsid w:val="006A60CB"/>
    <w:rsid w:val="006A69CC"/>
    <w:rsid w:val="006A6CB4"/>
    <w:rsid w:val="006B0976"/>
    <w:rsid w:val="006B0BF6"/>
    <w:rsid w:val="006B2DBF"/>
    <w:rsid w:val="006B4497"/>
    <w:rsid w:val="006B595E"/>
    <w:rsid w:val="006B7C26"/>
    <w:rsid w:val="006C075B"/>
    <w:rsid w:val="006C0BC0"/>
    <w:rsid w:val="006C22F2"/>
    <w:rsid w:val="006C2CF4"/>
    <w:rsid w:val="006C4980"/>
    <w:rsid w:val="006C5309"/>
    <w:rsid w:val="006C553F"/>
    <w:rsid w:val="006C787A"/>
    <w:rsid w:val="006D01C2"/>
    <w:rsid w:val="006D05D1"/>
    <w:rsid w:val="006D163D"/>
    <w:rsid w:val="006D25CE"/>
    <w:rsid w:val="006D31DB"/>
    <w:rsid w:val="006D38B7"/>
    <w:rsid w:val="006D45B1"/>
    <w:rsid w:val="006D48DB"/>
    <w:rsid w:val="006D49D9"/>
    <w:rsid w:val="006D609E"/>
    <w:rsid w:val="006D609F"/>
    <w:rsid w:val="006D72AD"/>
    <w:rsid w:val="006D72E7"/>
    <w:rsid w:val="006D74C9"/>
    <w:rsid w:val="006E08FB"/>
    <w:rsid w:val="006E1A89"/>
    <w:rsid w:val="006E27B3"/>
    <w:rsid w:val="006E2804"/>
    <w:rsid w:val="006E4A8A"/>
    <w:rsid w:val="006E5410"/>
    <w:rsid w:val="006E6044"/>
    <w:rsid w:val="006E6405"/>
    <w:rsid w:val="006E67E5"/>
    <w:rsid w:val="006E6F9C"/>
    <w:rsid w:val="006F09A2"/>
    <w:rsid w:val="006F18BF"/>
    <w:rsid w:val="006F34F9"/>
    <w:rsid w:val="006F3AF3"/>
    <w:rsid w:val="006F4115"/>
    <w:rsid w:val="006F48B0"/>
    <w:rsid w:val="006F4927"/>
    <w:rsid w:val="006F6A17"/>
    <w:rsid w:val="006F7F0C"/>
    <w:rsid w:val="0070129B"/>
    <w:rsid w:val="00701804"/>
    <w:rsid w:val="00701D7D"/>
    <w:rsid w:val="00701EBC"/>
    <w:rsid w:val="0070315D"/>
    <w:rsid w:val="00704659"/>
    <w:rsid w:val="007059AA"/>
    <w:rsid w:val="00706EB9"/>
    <w:rsid w:val="00707949"/>
    <w:rsid w:val="00710ADD"/>
    <w:rsid w:val="00711868"/>
    <w:rsid w:val="00711E10"/>
    <w:rsid w:val="00713AA7"/>
    <w:rsid w:val="00714822"/>
    <w:rsid w:val="007153A9"/>
    <w:rsid w:val="00715A46"/>
    <w:rsid w:val="00720265"/>
    <w:rsid w:val="007203DF"/>
    <w:rsid w:val="0072084C"/>
    <w:rsid w:val="007230B5"/>
    <w:rsid w:val="0072388B"/>
    <w:rsid w:val="0072427A"/>
    <w:rsid w:val="00724435"/>
    <w:rsid w:val="007259A4"/>
    <w:rsid w:val="00726302"/>
    <w:rsid w:val="00732C0D"/>
    <w:rsid w:val="00733973"/>
    <w:rsid w:val="00733FD1"/>
    <w:rsid w:val="00734707"/>
    <w:rsid w:val="0073473B"/>
    <w:rsid w:val="00734C1D"/>
    <w:rsid w:val="00737950"/>
    <w:rsid w:val="00740378"/>
    <w:rsid w:val="00740CC1"/>
    <w:rsid w:val="00741866"/>
    <w:rsid w:val="00742063"/>
    <w:rsid w:val="00742721"/>
    <w:rsid w:val="00743A4B"/>
    <w:rsid w:val="00743E90"/>
    <w:rsid w:val="007457EE"/>
    <w:rsid w:val="007463BF"/>
    <w:rsid w:val="00747AC3"/>
    <w:rsid w:val="007512D6"/>
    <w:rsid w:val="007513E7"/>
    <w:rsid w:val="00751C82"/>
    <w:rsid w:val="00752F73"/>
    <w:rsid w:val="007537B6"/>
    <w:rsid w:val="00754324"/>
    <w:rsid w:val="00754346"/>
    <w:rsid w:val="00754769"/>
    <w:rsid w:val="00755B71"/>
    <w:rsid w:val="00755C3C"/>
    <w:rsid w:val="00756C27"/>
    <w:rsid w:val="007575B0"/>
    <w:rsid w:val="00757DE0"/>
    <w:rsid w:val="00757E0E"/>
    <w:rsid w:val="00757F68"/>
    <w:rsid w:val="007615DC"/>
    <w:rsid w:val="00761882"/>
    <w:rsid w:val="00762063"/>
    <w:rsid w:val="007620C7"/>
    <w:rsid w:val="00762B01"/>
    <w:rsid w:val="00762D92"/>
    <w:rsid w:val="0076399E"/>
    <w:rsid w:val="00763F4E"/>
    <w:rsid w:val="00764A7C"/>
    <w:rsid w:val="00765BCD"/>
    <w:rsid w:val="0076686B"/>
    <w:rsid w:val="00766D68"/>
    <w:rsid w:val="00767335"/>
    <w:rsid w:val="00767BE2"/>
    <w:rsid w:val="007708D4"/>
    <w:rsid w:val="0077176B"/>
    <w:rsid w:val="00772090"/>
    <w:rsid w:val="00773154"/>
    <w:rsid w:val="00774B9B"/>
    <w:rsid w:val="0077573D"/>
    <w:rsid w:val="00777395"/>
    <w:rsid w:val="007773F8"/>
    <w:rsid w:val="007775EB"/>
    <w:rsid w:val="00777AD3"/>
    <w:rsid w:val="00777AE0"/>
    <w:rsid w:val="00777CC3"/>
    <w:rsid w:val="00780067"/>
    <w:rsid w:val="00781C7E"/>
    <w:rsid w:val="0078371E"/>
    <w:rsid w:val="0078387C"/>
    <w:rsid w:val="00783CAF"/>
    <w:rsid w:val="0078417A"/>
    <w:rsid w:val="007875F0"/>
    <w:rsid w:val="00787616"/>
    <w:rsid w:val="0078794D"/>
    <w:rsid w:val="00787ED2"/>
    <w:rsid w:val="00790503"/>
    <w:rsid w:val="00792E73"/>
    <w:rsid w:val="00793D90"/>
    <w:rsid w:val="00793FDF"/>
    <w:rsid w:val="00794A97"/>
    <w:rsid w:val="00796C2D"/>
    <w:rsid w:val="00796F76"/>
    <w:rsid w:val="00797357"/>
    <w:rsid w:val="007A0BEC"/>
    <w:rsid w:val="007A283F"/>
    <w:rsid w:val="007A303E"/>
    <w:rsid w:val="007A3D2F"/>
    <w:rsid w:val="007A58FE"/>
    <w:rsid w:val="007B15EC"/>
    <w:rsid w:val="007B1732"/>
    <w:rsid w:val="007B3638"/>
    <w:rsid w:val="007B4321"/>
    <w:rsid w:val="007B469B"/>
    <w:rsid w:val="007B67A6"/>
    <w:rsid w:val="007B7487"/>
    <w:rsid w:val="007C072A"/>
    <w:rsid w:val="007C1F23"/>
    <w:rsid w:val="007C5319"/>
    <w:rsid w:val="007C63B0"/>
    <w:rsid w:val="007C7B41"/>
    <w:rsid w:val="007C7BFD"/>
    <w:rsid w:val="007D09C0"/>
    <w:rsid w:val="007D0E4B"/>
    <w:rsid w:val="007D16CF"/>
    <w:rsid w:val="007D225C"/>
    <w:rsid w:val="007D25AC"/>
    <w:rsid w:val="007D3501"/>
    <w:rsid w:val="007D5500"/>
    <w:rsid w:val="007D5862"/>
    <w:rsid w:val="007D5BE0"/>
    <w:rsid w:val="007D7205"/>
    <w:rsid w:val="007E1517"/>
    <w:rsid w:val="007E1AD6"/>
    <w:rsid w:val="007E220D"/>
    <w:rsid w:val="007E2F94"/>
    <w:rsid w:val="007E34E9"/>
    <w:rsid w:val="007E36B3"/>
    <w:rsid w:val="007E3AB4"/>
    <w:rsid w:val="007E3FDB"/>
    <w:rsid w:val="007E4580"/>
    <w:rsid w:val="007E4CCF"/>
    <w:rsid w:val="007E5C55"/>
    <w:rsid w:val="007E5E3D"/>
    <w:rsid w:val="007E67ED"/>
    <w:rsid w:val="007F0999"/>
    <w:rsid w:val="007F0BEE"/>
    <w:rsid w:val="007F1358"/>
    <w:rsid w:val="007F13F0"/>
    <w:rsid w:val="007F2676"/>
    <w:rsid w:val="007F2A0D"/>
    <w:rsid w:val="007F3193"/>
    <w:rsid w:val="007F4402"/>
    <w:rsid w:val="007F7E36"/>
    <w:rsid w:val="00800F00"/>
    <w:rsid w:val="00801024"/>
    <w:rsid w:val="008015EC"/>
    <w:rsid w:val="00801668"/>
    <w:rsid w:val="00801DC3"/>
    <w:rsid w:val="00801EC8"/>
    <w:rsid w:val="0080323A"/>
    <w:rsid w:val="0080466E"/>
    <w:rsid w:val="00805232"/>
    <w:rsid w:val="008054E2"/>
    <w:rsid w:val="00805952"/>
    <w:rsid w:val="00806C32"/>
    <w:rsid w:val="00806D91"/>
    <w:rsid w:val="00807FDB"/>
    <w:rsid w:val="00810705"/>
    <w:rsid w:val="008116E1"/>
    <w:rsid w:val="00812F3C"/>
    <w:rsid w:val="00814775"/>
    <w:rsid w:val="008150FF"/>
    <w:rsid w:val="0081510F"/>
    <w:rsid w:val="00816677"/>
    <w:rsid w:val="00816D89"/>
    <w:rsid w:val="0081799E"/>
    <w:rsid w:val="00817DDC"/>
    <w:rsid w:val="00822010"/>
    <w:rsid w:val="00823985"/>
    <w:rsid w:val="008249BC"/>
    <w:rsid w:val="00824DF3"/>
    <w:rsid w:val="00826CC5"/>
    <w:rsid w:val="00826D6E"/>
    <w:rsid w:val="00827704"/>
    <w:rsid w:val="0083095F"/>
    <w:rsid w:val="00830E40"/>
    <w:rsid w:val="00830FB4"/>
    <w:rsid w:val="00831E70"/>
    <w:rsid w:val="0083254E"/>
    <w:rsid w:val="00832AD1"/>
    <w:rsid w:val="008360AC"/>
    <w:rsid w:val="00837C4C"/>
    <w:rsid w:val="00841E70"/>
    <w:rsid w:val="008422AF"/>
    <w:rsid w:val="00842819"/>
    <w:rsid w:val="00844033"/>
    <w:rsid w:val="00844086"/>
    <w:rsid w:val="00844FEA"/>
    <w:rsid w:val="0084607D"/>
    <w:rsid w:val="0084689B"/>
    <w:rsid w:val="008474DA"/>
    <w:rsid w:val="00850179"/>
    <w:rsid w:val="0085075F"/>
    <w:rsid w:val="008516E5"/>
    <w:rsid w:val="00852A20"/>
    <w:rsid w:val="00853B0E"/>
    <w:rsid w:val="0085452F"/>
    <w:rsid w:val="00854667"/>
    <w:rsid w:val="00855B87"/>
    <w:rsid w:val="008567DA"/>
    <w:rsid w:val="00860BF9"/>
    <w:rsid w:val="0086194B"/>
    <w:rsid w:val="00862075"/>
    <w:rsid w:val="00862278"/>
    <w:rsid w:val="008624DC"/>
    <w:rsid w:val="008627E6"/>
    <w:rsid w:val="00863701"/>
    <w:rsid w:val="008643BE"/>
    <w:rsid w:val="008669CF"/>
    <w:rsid w:val="00866BD1"/>
    <w:rsid w:val="00871805"/>
    <w:rsid w:val="00872FCA"/>
    <w:rsid w:val="00874179"/>
    <w:rsid w:val="00874401"/>
    <w:rsid w:val="00874452"/>
    <w:rsid w:val="00875904"/>
    <w:rsid w:val="00876DAE"/>
    <w:rsid w:val="00880883"/>
    <w:rsid w:val="008814A3"/>
    <w:rsid w:val="00881E22"/>
    <w:rsid w:val="00882488"/>
    <w:rsid w:val="0088664A"/>
    <w:rsid w:val="0088698D"/>
    <w:rsid w:val="00890245"/>
    <w:rsid w:val="00891060"/>
    <w:rsid w:val="00891080"/>
    <w:rsid w:val="00891432"/>
    <w:rsid w:val="008924F8"/>
    <w:rsid w:val="00892623"/>
    <w:rsid w:val="00892873"/>
    <w:rsid w:val="008930B4"/>
    <w:rsid w:val="00893FD2"/>
    <w:rsid w:val="00894236"/>
    <w:rsid w:val="00895434"/>
    <w:rsid w:val="00895AD8"/>
    <w:rsid w:val="00895F59"/>
    <w:rsid w:val="008A1AA4"/>
    <w:rsid w:val="008A203A"/>
    <w:rsid w:val="008A2D59"/>
    <w:rsid w:val="008A3061"/>
    <w:rsid w:val="008A4EA0"/>
    <w:rsid w:val="008A51D3"/>
    <w:rsid w:val="008A52EA"/>
    <w:rsid w:val="008A5353"/>
    <w:rsid w:val="008A5545"/>
    <w:rsid w:val="008A655A"/>
    <w:rsid w:val="008A6CAD"/>
    <w:rsid w:val="008A6DB5"/>
    <w:rsid w:val="008A7A3B"/>
    <w:rsid w:val="008B0C0E"/>
    <w:rsid w:val="008B1E48"/>
    <w:rsid w:val="008B2516"/>
    <w:rsid w:val="008B291D"/>
    <w:rsid w:val="008B3F2C"/>
    <w:rsid w:val="008B40E7"/>
    <w:rsid w:val="008B426E"/>
    <w:rsid w:val="008B4C29"/>
    <w:rsid w:val="008B516A"/>
    <w:rsid w:val="008B5349"/>
    <w:rsid w:val="008B5653"/>
    <w:rsid w:val="008B6B2E"/>
    <w:rsid w:val="008B6D7B"/>
    <w:rsid w:val="008C068D"/>
    <w:rsid w:val="008C11A1"/>
    <w:rsid w:val="008C30E0"/>
    <w:rsid w:val="008C358C"/>
    <w:rsid w:val="008C40D3"/>
    <w:rsid w:val="008C48EE"/>
    <w:rsid w:val="008C4E9F"/>
    <w:rsid w:val="008C5A8F"/>
    <w:rsid w:val="008C60EA"/>
    <w:rsid w:val="008C626A"/>
    <w:rsid w:val="008C64BC"/>
    <w:rsid w:val="008C65AE"/>
    <w:rsid w:val="008C65B4"/>
    <w:rsid w:val="008C7714"/>
    <w:rsid w:val="008D0F31"/>
    <w:rsid w:val="008D2154"/>
    <w:rsid w:val="008D23FF"/>
    <w:rsid w:val="008D2775"/>
    <w:rsid w:val="008D4E90"/>
    <w:rsid w:val="008D4EB5"/>
    <w:rsid w:val="008D5618"/>
    <w:rsid w:val="008D65CC"/>
    <w:rsid w:val="008D6911"/>
    <w:rsid w:val="008D7F04"/>
    <w:rsid w:val="008E053B"/>
    <w:rsid w:val="008E1D0D"/>
    <w:rsid w:val="008E23DE"/>
    <w:rsid w:val="008E243E"/>
    <w:rsid w:val="008E2B3D"/>
    <w:rsid w:val="008E2DDA"/>
    <w:rsid w:val="008E37FE"/>
    <w:rsid w:val="008E3843"/>
    <w:rsid w:val="008E3B16"/>
    <w:rsid w:val="008E3D3E"/>
    <w:rsid w:val="008E3E1A"/>
    <w:rsid w:val="008E4428"/>
    <w:rsid w:val="008E4C6B"/>
    <w:rsid w:val="008E5398"/>
    <w:rsid w:val="008E55A7"/>
    <w:rsid w:val="008E5DB8"/>
    <w:rsid w:val="008E6B43"/>
    <w:rsid w:val="008F05D2"/>
    <w:rsid w:val="008F0993"/>
    <w:rsid w:val="008F61D8"/>
    <w:rsid w:val="008F71A8"/>
    <w:rsid w:val="008F786A"/>
    <w:rsid w:val="00901EB0"/>
    <w:rsid w:val="00902574"/>
    <w:rsid w:val="0090280F"/>
    <w:rsid w:val="00903198"/>
    <w:rsid w:val="00903FB9"/>
    <w:rsid w:val="00905112"/>
    <w:rsid w:val="009051CF"/>
    <w:rsid w:val="00905808"/>
    <w:rsid w:val="00905DB9"/>
    <w:rsid w:val="009065B6"/>
    <w:rsid w:val="00907C53"/>
    <w:rsid w:val="00910A89"/>
    <w:rsid w:val="009125BB"/>
    <w:rsid w:val="00913138"/>
    <w:rsid w:val="00914CB6"/>
    <w:rsid w:val="00916191"/>
    <w:rsid w:val="0091694C"/>
    <w:rsid w:val="0091718B"/>
    <w:rsid w:val="00917D73"/>
    <w:rsid w:val="00921162"/>
    <w:rsid w:val="009228B5"/>
    <w:rsid w:val="00923F16"/>
    <w:rsid w:val="00924136"/>
    <w:rsid w:val="0092426D"/>
    <w:rsid w:val="00925801"/>
    <w:rsid w:val="00926483"/>
    <w:rsid w:val="0093211E"/>
    <w:rsid w:val="00932ADD"/>
    <w:rsid w:val="009338C6"/>
    <w:rsid w:val="009349A1"/>
    <w:rsid w:val="009351D3"/>
    <w:rsid w:val="00936867"/>
    <w:rsid w:val="00936A89"/>
    <w:rsid w:val="009375B0"/>
    <w:rsid w:val="009376D6"/>
    <w:rsid w:val="00937A54"/>
    <w:rsid w:val="00937CBC"/>
    <w:rsid w:val="009410A4"/>
    <w:rsid w:val="0094154F"/>
    <w:rsid w:val="00941956"/>
    <w:rsid w:val="00942085"/>
    <w:rsid w:val="009421F8"/>
    <w:rsid w:val="00943119"/>
    <w:rsid w:val="00944B01"/>
    <w:rsid w:val="00944F63"/>
    <w:rsid w:val="009458EF"/>
    <w:rsid w:val="0094693D"/>
    <w:rsid w:val="00946A0F"/>
    <w:rsid w:val="0094755D"/>
    <w:rsid w:val="0095020B"/>
    <w:rsid w:val="00951123"/>
    <w:rsid w:val="0095122E"/>
    <w:rsid w:val="00951E07"/>
    <w:rsid w:val="00951F7A"/>
    <w:rsid w:val="00954318"/>
    <w:rsid w:val="00957056"/>
    <w:rsid w:val="0096077B"/>
    <w:rsid w:val="00960AFA"/>
    <w:rsid w:val="00961B45"/>
    <w:rsid w:val="00961C9B"/>
    <w:rsid w:val="0096446E"/>
    <w:rsid w:val="00964E2B"/>
    <w:rsid w:val="00964EB7"/>
    <w:rsid w:val="00964F7B"/>
    <w:rsid w:val="0096739D"/>
    <w:rsid w:val="009676E2"/>
    <w:rsid w:val="00967D74"/>
    <w:rsid w:val="00971386"/>
    <w:rsid w:val="00972E34"/>
    <w:rsid w:val="00973C23"/>
    <w:rsid w:val="00974A42"/>
    <w:rsid w:val="00974C49"/>
    <w:rsid w:val="009758DB"/>
    <w:rsid w:val="009760FA"/>
    <w:rsid w:val="00976375"/>
    <w:rsid w:val="009804DA"/>
    <w:rsid w:val="00981D2A"/>
    <w:rsid w:val="00982882"/>
    <w:rsid w:val="009832F8"/>
    <w:rsid w:val="009838A0"/>
    <w:rsid w:val="00985D48"/>
    <w:rsid w:val="00985ED8"/>
    <w:rsid w:val="00985FD6"/>
    <w:rsid w:val="009867E4"/>
    <w:rsid w:val="00986B78"/>
    <w:rsid w:val="0098709A"/>
    <w:rsid w:val="00987F1C"/>
    <w:rsid w:val="00987F22"/>
    <w:rsid w:val="009902E8"/>
    <w:rsid w:val="0099113A"/>
    <w:rsid w:val="009916AF"/>
    <w:rsid w:val="009926E6"/>
    <w:rsid w:val="009934E2"/>
    <w:rsid w:val="009954D8"/>
    <w:rsid w:val="00995BD5"/>
    <w:rsid w:val="009967FF"/>
    <w:rsid w:val="0099685C"/>
    <w:rsid w:val="009971FD"/>
    <w:rsid w:val="009973E3"/>
    <w:rsid w:val="00997457"/>
    <w:rsid w:val="00997B64"/>
    <w:rsid w:val="009A004B"/>
    <w:rsid w:val="009A0CC4"/>
    <w:rsid w:val="009A135D"/>
    <w:rsid w:val="009A176C"/>
    <w:rsid w:val="009A27C4"/>
    <w:rsid w:val="009A2B5D"/>
    <w:rsid w:val="009A2BC6"/>
    <w:rsid w:val="009A5C89"/>
    <w:rsid w:val="009A6604"/>
    <w:rsid w:val="009A6C0C"/>
    <w:rsid w:val="009A6D39"/>
    <w:rsid w:val="009B07F8"/>
    <w:rsid w:val="009B3EB9"/>
    <w:rsid w:val="009B415C"/>
    <w:rsid w:val="009B41B7"/>
    <w:rsid w:val="009B4694"/>
    <w:rsid w:val="009B507B"/>
    <w:rsid w:val="009B67F2"/>
    <w:rsid w:val="009B770B"/>
    <w:rsid w:val="009C0325"/>
    <w:rsid w:val="009C17B8"/>
    <w:rsid w:val="009C247F"/>
    <w:rsid w:val="009C3C8F"/>
    <w:rsid w:val="009C4D9B"/>
    <w:rsid w:val="009C615B"/>
    <w:rsid w:val="009C6BCF"/>
    <w:rsid w:val="009C7498"/>
    <w:rsid w:val="009C7607"/>
    <w:rsid w:val="009D01BF"/>
    <w:rsid w:val="009D0CCA"/>
    <w:rsid w:val="009D0F4B"/>
    <w:rsid w:val="009D18DA"/>
    <w:rsid w:val="009D1BF6"/>
    <w:rsid w:val="009D2FF2"/>
    <w:rsid w:val="009D30C5"/>
    <w:rsid w:val="009D389A"/>
    <w:rsid w:val="009D513C"/>
    <w:rsid w:val="009D6405"/>
    <w:rsid w:val="009E0302"/>
    <w:rsid w:val="009E0CAD"/>
    <w:rsid w:val="009E1E44"/>
    <w:rsid w:val="009E2B81"/>
    <w:rsid w:val="009E4ABC"/>
    <w:rsid w:val="009E62BF"/>
    <w:rsid w:val="009E7E13"/>
    <w:rsid w:val="009F0054"/>
    <w:rsid w:val="009F1433"/>
    <w:rsid w:val="009F1E71"/>
    <w:rsid w:val="009F22A4"/>
    <w:rsid w:val="009F266D"/>
    <w:rsid w:val="009F3062"/>
    <w:rsid w:val="009F4C3D"/>
    <w:rsid w:val="009F5BD8"/>
    <w:rsid w:val="009F5DF6"/>
    <w:rsid w:val="009F6B12"/>
    <w:rsid w:val="00A005F3"/>
    <w:rsid w:val="00A0086E"/>
    <w:rsid w:val="00A00B78"/>
    <w:rsid w:val="00A02CD5"/>
    <w:rsid w:val="00A02D5C"/>
    <w:rsid w:val="00A0357D"/>
    <w:rsid w:val="00A03BA7"/>
    <w:rsid w:val="00A04ADB"/>
    <w:rsid w:val="00A05854"/>
    <w:rsid w:val="00A0589B"/>
    <w:rsid w:val="00A06165"/>
    <w:rsid w:val="00A0656C"/>
    <w:rsid w:val="00A06A44"/>
    <w:rsid w:val="00A101FC"/>
    <w:rsid w:val="00A10B1B"/>
    <w:rsid w:val="00A117F5"/>
    <w:rsid w:val="00A11F8B"/>
    <w:rsid w:val="00A1208B"/>
    <w:rsid w:val="00A12914"/>
    <w:rsid w:val="00A13268"/>
    <w:rsid w:val="00A17141"/>
    <w:rsid w:val="00A17616"/>
    <w:rsid w:val="00A2123B"/>
    <w:rsid w:val="00A21905"/>
    <w:rsid w:val="00A225CE"/>
    <w:rsid w:val="00A2313F"/>
    <w:rsid w:val="00A23751"/>
    <w:rsid w:val="00A23CAE"/>
    <w:rsid w:val="00A23EDF"/>
    <w:rsid w:val="00A24CD8"/>
    <w:rsid w:val="00A26820"/>
    <w:rsid w:val="00A26DCD"/>
    <w:rsid w:val="00A31A7A"/>
    <w:rsid w:val="00A32993"/>
    <w:rsid w:val="00A3457C"/>
    <w:rsid w:val="00A3488C"/>
    <w:rsid w:val="00A34AF5"/>
    <w:rsid w:val="00A3690C"/>
    <w:rsid w:val="00A36E0E"/>
    <w:rsid w:val="00A37072"/>
    <w:rsid w:val="00A37E90"/>
    <w:rsid w:val="00A40814"/>
    <w:rsid w:val="00A434F0"/>
    <w:rsid w:val="00A439B2"/>
    <w:rsid w:val="00A4459B"/>
    <w:rsid w:val="00A450FC"/>
    <w:rsid w:val="00A45C77"/>
    <w:rsid w:val="00A46A9D"/>
    <w:rsid w:val="00A46B6D"/>
    <w:rsid w:val="00A47BFC"/>
    <w:rsid w:val="00A53340"/>
    <w:rsid w:val="00A543F0"/>
    <w:rsid w:val="00A54CE0"/>
    <w:rsid w:val="00A57449"/>
    <w:rsid w:val="00A57478"/>
    <w:rsid w:val="00A57CA9"/>
    <w:rsid w:val="00A609D5"/>
    <w:rsid w:val="00A60ED1"/>
    <w:rsid w:val="00A624A8"/>
    <w:rsid w:val="00A65614"/>
    <w:rsid w:val="00A66656"/>
    <w:rsid w:val="00A66878"/>
    <w:rsid w:val="00A669A4"/>
    <w:rsid w:val="00A70F8A"/>
    <w:rsid w:val="00A71D2B"/>
    <w:rsid w:val="00A724E8"/>
    <w:rsid w:val="00A7311B"/>
    <w:rsid w:val="00A745F3"/>
    <w:rsid w:val="00A74B20"/>
    <w:rsid w:val="00A74C41"/>
    <w:rsid w:val="00A74E34"/>
    <w:rsid w:val="00A74EF3"/>
    <w:rsid w:val="00A75854"/>
    <w:rsid w:val="00A76D75"/>
    <w:rsid w:val="00A76FC4"/>
    <w:rsid w:val="00A77CB5"/>
    <w:rsid w:val="00A80D16"/>
    <w:rsid w:val="00A81D72"/>
    <w:rsid w:val="00A825C6"/>
    <w:rsid w:val="00A8267E"/>
    <w:rsid w:val="00A8294A"/>
    <w:rsid w:val="00A82AA5"/>
    <w:rsid w:val="00A82C93"/>
    <w:rsid w:val="00A84075"/>
    <w:rsid w:val="00A84AA4"/>
    <w:rsid w:val="00A85151"/>
    <w:rsid w:val="00A854D5"/>
    <w:rsid w:val="00A85A48"/>
    <w:rsid w:val="00A85C66"/>
    <w:rsid w:val="00A87FF9"/>
    <w:rsid w:val="00A901DB"/>
    <w:rsid w:val="00A91171"/>
    <w:rsid w:val="00A91B5E"/>
    <w:rsid w:val="00A91B7C"/>
    <w:rsid w:val="00A91C8B"/>
    <w:rsid w:val="00A91D9C"/>
    <w:rsid w:val="00A92406"/>
    <w:rsid w:val="00A93831"/>
    <w:rsid w:val="00A93D9B"/>
    <w:rsid w:val="00A95C35"/>
    <w:rsid w:val="00A95C38"/>
    <w:rsid w:val="00A96052"/>
    <w:rsid w:val="00AA0AA4"/>
    <w:rsid w:val="00AA108E"/>
    <w:rsid w:val="00AA198E"/>
    <w:rsid w:val="00AA21B3"/>
    <w:rsid w:val="00AA2E54"/>
    <w:rsid w:val="00AA4907"/>
    <w:rsid w:val="00AA4C7C"/>
    <w:rsid w:val="00AA58B2"/>
    <w:rsid w:val="00AA746C"/>
    <w:rsid w:val="00AB04AB"/>
    <w:rsid w:val="00AB102C"/>
    <w:rsid w:val="00AB180A"/>
    <w:rsid w:val="00AB29D6"/>
    <w:rsid w:val="00AB32C7"/>
    <w:rsid w:val="00AB38C7"/>
    <w:rsid w:val="00AB4841"/>
    <w:rsid w:val="00AB4862"/>
    <w:rsid w:val="00AB543F"/>
    <w:rsid w:val="00AB5489"/>
    <w:rsid w:val="00AB559F"/>
    <w:rsid w:val="00AB75BA"/>
    <w:rsid w:val="00AB7EBA"/>
    <w:rsid w:val="00AC00C9"/>
    <w:rsid w:val="00AC1E06"/>
    <w:rsid w:val="00AC1F72"/>
    <w:rsid w:val="00AC2BA7"/>
    <w:rsid w:val="00AC2C7A"/>
    <w:rsid w:val="00AC37D8"/>
    <w:rsid w:val="00AC418C"/>
    <w:rsid w:val="00AC426A"/>
    <w:rsid w:val="00AC4E74"/>
    <w:rsid w:val="00AC5043"/>
    <w:rsid w:val="00AC51F0"/>
    <w:rsid w:val="00AC5D48"/>
    <w:rsid w:val="00AC6572"/>
    <w:rsid w:val="00AC690F"/>
    <w:rsid w:val="00AC78C7"/>
    <w:rsid w:val="00AD05C8"/>
    <w:rsid w:val="00AD079E"/>
    <w:rsid w:val="00AD0E4B"/>
    <w:rsid w:val="00AD2673"/>
    <w:rsid w:val="00AD322B"/>
    <w:rsid w:val="00AD415C"/>
    <w:rsid w:val="00AD54F4"/>
    <w:rsid w:val="00AD5A09"/>
    <w:rsid w:val="00AD5B62"/>
    <w:rsid w:val="00AE012F"/>
    <w:rsid w:val="00AE4081"/>
    <w:rsid w:val="00AE4421"/>
    <w:rsid w:val="00AE54C1"/>
    <w:rsid w:val="00AE648F"/>
    <w:rsid w:val="00AE7517"/>
    <w:rsid w:val="00AF144F"/>
    <w:rsid w:val="00AF1B05"/>
    <w:rsid w:val="00AF1EC4"/>
    <w:rsid w:val="00AF2CF2"/>
    <w:rsid w:val="00AF3B8A"/>
    <w:rsid w:val="00AF4034"/>
    <w:rsid w:val="00AF4D16"/>
    <w:rsid w:val="00AF4E8D"/>
    <w:rsid w:val="00AF7666"/>
    <w:rsid w:val="00B0119C"/>
    <w:rsid w:val="00B01C77"/>
    <w:rsid w:val="00B026E8"/>
    <w:rsid w:val="00B037EF"/>
    <w:rsid w:val="00B0411E"/>
    <w:rsid w:val="00B04FC4"/>
    <w:rsid w:val="00B0541E"/>
    <w:rsid w:val="00B05D3F"/>
    <w:rsid w:val="00B067F8"/>
    <w:rsid w:val="00B07540"/>
    <w:rsid w:val="00B077A6"/>
    <w:rsid w:val="00B079A9"/>
    <w:rsid w:val="00B11948"/>
    <w:rsid w:val="00B12334"/>
    <w:rsid w:val="00B12A34"/>
    <w:rsid w:val="00B12A42"/>
    <w:rsid w:val="00B140F0"/>
    <w:rsid w:val="00B14DCC"/>
    <w:rsid w:val="00B14E5F"/>
    <w:rsid w:val="00B15D26"/>
    <w:rsid w:val="00B16CDC"/>
    <w:rsid w:val="00B17D79"/>
    <w:rsid w:val="00B17E1C"/>
    <w:rsid w:val="00B17EE7"/>
    <w:rsid w:val="00B20F81"/>
    <w:rsid w:val="00B21AB9"/>
    <w:rsid w:val="00B21C1C"/>
    <w:rsid w:val="00B22B91"/>
    <w:rsid w:val="00B231B6"/>
    <w:rsid w:val="00B237F2"/>
    <w:rsid w:val="00B24126"/>
    <w:rsid w:val="00B24259"/>
    <w:rsid w:val="00B2433F"/>
    <w:rsid w:val="00B244AC"/>
    <w:rsid w:val="00B26C75"/>
    <w:rsid w:val="00B273CB"/>
    <w:rsid w:val="00B27D98"/>
    <w:rsid w:val="00B312BE"/>
    <w:rsid w:val="00B3190B"/>
    <w:rsid w:val="00B33731"/>
    <w:rsid w:val="00B3398C"/>
    <w:rsid w:val="00B34154"/>
    <w:rsid w:val="00B354C4"/>
    <w:rsid w:val="00B37898"/>
    <w:rsid w:val="00B37B9F"/>
    <w:rsid w:val="00B37F4C"/>
    <w:rsid w:val="00B416E0"/>
    <w:rsid w:val="00B4264D"/>
    <w:rsid w:val="00B4309A"/>
    <w:rsid w:val="00B431D5"/>
    <w:rsid w:val="00B44BE4"/>
    <w:rsid w:val="00B46791"/>
    <w:rsid w:val="00B468AB"/>
    <w:rsid w:val="00B471E9"/>
    <w:rsid w:val="00B472AC"/>
    <w:rsid w:val="00B477F7"/>
    <w:rsid w:val="00B510A4"/>
    <w:rsid w:val="00B51934"/>
    <w:rsid w:val="00B52409"/>
    <w:rsid w:val="00B5330C"/>
    <w:rsid w:val="00B5333B"/>
    <w:rsid w:val="00B53AC1"/>
    <w:rsid w:val="00B53AF6"/>
    <w:rsid w:val="00B53CA7"/>
    <w:rsid w:val="00B5484F"/>
    <w:rsid w:val="00B56DB0"/>
    <w:rsid w:val="00B56E81"/>
    <w:rsid w:val="00B57E58"/>
    <w:rsid w:val="00B6128B"/>
    <w:rsid w:val="00B61531"/>
    <w:rsid w:val="00B6209E"/>
    <w:rsid w:val="00B62913"/>
    <w:rsid w:val="00B62C84"/>
    <w:rsid w:val="00B63CD1"/>
    <w:rsid w:val="00B645FB"/>
    <w:rsid w:val="00B67281"/>
    <w:rsid w:val="00B67539"/>
    <w:rsid w:val="00B67F82"/>
    <w:rsid w:val="00B7325B"/>
    <w:rsid w:val="00B760A4"/>
    <w:rsid w:val="00B803AE"/>
    <w:rsid w:val="00B8097D"/>
    <w:rsid w:val="00B80DC2"/>
    <w:rsid w:val="00B80EDF"/>
    <w:rsid w:val="00B81327"/>
    <w:rsid w:val="00B81531"/>
    <w:rsid w:val="00B825C5"/>
    <w:rsid w:val="00B843BC"/>
    <w:rsid w:val="00B86942"/>
    <w:rsid w:val="00B908BD"/>
    <w:rsid w:val="00B910A9"/>
    <w:rsid w:val="00B921CD"/>
    <w:rsid w:val="00B933EF"/>
    <w:rsid w:val="00B93542"/>
    <w:rsid w:val="00B93946"/>
    <w:rsid w:val="00B94770"/>
    <w:rsid w:val="00B95D26"/>
    <w:rsid w:val="00B967A1"/>
    <w:rsid w:val="00B96D98"/>
    <w:rsid w:val="00BA0206"/>
    <w:rsid w:val="00BA02FC"/>
    <w:rsid w:val="00BA03BA"/>
    <w:rsid w:val="00BA05F1"/>
    <w:rsid w:val="00BA0E57"/>
    <w:rsid w:val="00BA176C"/>
    <w:rsid w:val="00BA4B25"/>
    <w:rsid w:val="00BA682F"/>
    <w:rsid w:val="00BB0113"/>
    <w:rsid w:val="00BB13D7"/>
    <w:rsid w:val="00BB15AA"/>
    <w:rsid w:val="00BB1D25"/>
    <w:rsid w:val="00BB2EC5"/>
    <w:rsid w:val="00BB45A4"/>
    <w:rsid w:val="00BB6AC0"/>
    <w:rsid w:val="00BC12E7"/>
    <w:rsid w:val="00BC1C73"/>
    <w:rsid w:val="00BC2BDD"/>
    <w:rsid w:val="00BC3BB5"/>
    <w:rsid w:val="00BC445A"/>
    <w:rsid w:val="00BC5E43"/>
    <w:rsid w:val="00BC6435"/>
    <w:rsid w:val="00BC69AC"/>
    <w:rsid w:val="00BC713E"/>
    <w:rsid w:val="00BC7379"/>
    <w:rsid w:val="00BC7E4C"/>
    <w:rsid w:val="00BD1F0E"/>
    <w:rsid w:val="00BD221D"/>
    <w:rsid w:val="00BD2E0C"/>
    <w:rsid w:val="00BD30FE"/>
    <w:rsid w:val="00BD3D8C"/>
    <w:rsid w:val="00BD679F"/>
    <w:rsid w:val="00BE02DB"/>
    <w:rsid w:val="00BE0F28"/>
    <w:rsid w:val="00BE2FB4"/>
    <w:rsid w:val="00BE41E8"/>
    <w:rsid w:val="00BE5CE3"/>
    <w:rsid w:val="00BE5E9D"/>
    <w:rsid w:val="00BF098D"/>
    <w:rsid w:val="00BF0D51"/>
    <w:rsid w:val="00BF16FD"/>
    <w:rsid w:val="00BF288C"/>
    <w:rsid w:val="00BF30F3"/>
    <w:rsid w:val="00BF5E66"/>
    <w:rsid w:val="00BF5F1C"/>
    <w:rsid w:val="00BF64B4"/>
    <w:rsid w:val="00BF64D5"/>
    <w:rsid w:val="00BF71A6"/>
    <w:rsid w:val="00C01BEE"/>
    <w:rsid w:val="00C01C96"/>
    <w:rsid w:val="00C01DC8"/>
    <w:rsid w:val="00C030A4"/>
    <w:rsid w:val="00C03737"/>
    <w:rsid w:val="00C043DA"/>
    <w:rsid w:val="00C04D74"/>
    <w:rsid w:val="00C07414"/>
    <w:rsid w:val="00C07B60"/>
    <w:rsid w:val="00C108BF"/>
    <w:rsid w:val="00C11945"/>
    <w:rsid w:val="00C11F1E"/>
    <w:rsid w:val="00C12FA8"/>
    <w:rsid w:val="00C148C5"/>
    <w:rsid w:val="00C1558D"/>
    <w:rsid w:val="00C166EC"/>
    <w:rsid w:val="00C17CBC"/>
    <w:rsid w:val="00C20DCE"/>
    <w:rsid w:val="00C22EE6"/>
    <w:rsid w:val="00C23FC3"/>
    <w:rsid w:val="00C2412E"/>
    <w:rsid w:val="00C2424C"/>
    <w:rsid w:val="00C2487A"/>
    <w:rsid w:val="00C24E01"/>
    <w:rsid w:val="00C25865"/>
    <w:rsid w:val="00C25B8E"/>
    <w:rsid w:val="00C26C8E"/>
    <w:rsid w:val="00C30B63"/>
    <w:rsid w:val="00C311D0"/>
    <w:rsid w:val="00C3126E"/>
    <w:rsid w:val="00C31936"/>
    <w:rsid w:val="00C32543"/>
    <w:rsid w:val="00C329C4"/>
    <w:rsid w:val="00C329D3"/>
    <w:rsid w:val="00C32CDC"/>
    <w:rsid w:val="00C32F66"/>
    <w:rsid w:val="00C332E0"/>
    <w:rsid w:val="00C33C26"/>
    <w:rsid w:val="00C34223"/>
    <w:rsid w:val="00C350C7"/>
    <w:rsid w:val="00C35506"/>
    <w:rsid w:val="00C3720C"/>
    <w:rsid w:val="00C40629"/>
    <w:rsid w:val="00C428AE"/>
    <w:rsid w:val="00C4300B"/>
    <w:rsid w:val="00C45736"/>
    <w:rsid w:val="00C47011"/>
    <w:rsid w:val="00C47BF2"/>
    <w:rsid w:val="00C52000"/>
    <w:rsid w:val="00C5250C"/>
    <w:rsid w:val="00C52E40"/>
    <w:rsid w:val="00C532A7"/>
    <w:rsid w:val="00C541CD"/>
    <w:rsid w:val="00C55CAF"/>
    <w:rsid w:val="00C572BB"/>
    <w:rsid w:val="00C5761C"/>
    <w:rsid w:val="00C60BFD"/>
    <w:rsid w:val="00C60EC5"/>
    <w:rsid w:val="00C619D2"/>
    <w:rsid w:val="00C62564"/>
    <w:rsid w:val="00C63162"/>
    <w:rsid w:val="00C6326A"/>
    <w:rsid w:val="00C64A6D"/>
    <w:rsid w:val="00C65BC8"/>
    <w:rsid w:val="00C65F26"/>
    <w:rsid w:val="00C66E28"/>
    <w:rsid w:val="00C70162"/>
    <w:rsid w:val="00C7100B"/>
    <w:rsid w:val="00C72E9A"/>
    <w:rsid w:val="00C74464"/>
    <w:rsid w:val="00C779FD"/>
    <w:rsid w:val="00C81411"/>
    <w:rsid w:val="00C81BEF"/>
    <w:rsid w:val="00C82014"/>
    <w:rsid w:val="00C82DFD"/>
    <w:rsid w:val="00C82EE8"/>
    <w:rsid w:val="00C82FD4"/>
    <w:rsid w:val="00C83119"/>
    <w:rsid w:val="00C85868"/>
    <w:rsid w:val="00C85C77"/>
    <w:rsid w:val="00C86764"/>
    <w:rsid w:val="00C86C0B"/>
    <w:rsid w:val="00C87B91"/>
    <w:rsid w:val="00C9047B"/>
    <w:rsid w:val="00C91798"/>
    <w:rsid w:val="00C9336F"/>
    <w:rsid w:val="00C94DC7"/>
    <w:rsid w:val="00C95118"/>
    <w:rsid w:val="00C95F91"/>
    <w:rsid w:val="00CA165A"/>
    <w:rsid w:val="00CA173B"/>
    <w:rsid w:val="00CA39CC"/>
    <w:rsid w:val="00CA534A"/>
    <w:rsid w:val="00CA541D"/>
    <w:rsid w:val="00CA5427"/>
    <w:rsid w:val="00CA5DBA"/>
    <w:rsid w:val="00CA6D0D"/>
    <w:rsid w:val="00CA7DB5"/>
    <w:rsid w:val="00CB0789"/>
    <w:rsid w:val="00CB0A64"/>
    <w:rsid w:val="00CB0E2A"/>
    <w:rsid w:val="00CB11E5"/>
    <w:rsid w:val="00CB12A8"/>
    <w:rsid w:val="00CB191E"/>
    <w:rsid w:val="00CB2603"/>
    <w:rsid w:val="00CB2740"/>
    <w:rsid w:val="00CB3E2E"/>
    <w:rsid w:val="00CB674F"/>
    <w:rsid w:val="00CB6C49"/>
    <w:rsid w:val="00CC02B3"/>
    <w:rsid w:val="00CC0DE1"/>
    <w:rsid w:val="00CC10D4"/>
    <w:rsid w:val="00CC29A3"/>
    <w:rsid w:val="00CC29C8"/>
    <w:rsid w:val="00CC2D30"/>
    <w:rsid w:val="00CC3259"/>
    <w:rsid w:val="00CC4A4C"/>
    <w:rsid w:val="00CC4D4D"/>
    <w:rsid w:val="00CC5BAF"/>
    <w:rsid w:val="00CC79DA"/>
    <w:rsid w:val="00CC7ACB"/>
    <w:rsid w:val="00CD0035"/>
    <w:rsid w:val="00CD0089"/>
    <w:rsid w:val="00CD12A2"/>
    <w:rsid w:val="00CD1737"/>
    <w:rsid w:val="00CD1F39"/>
    <w:rsid w:val="00CD2482"/>
    <w:rsid w:val="00CD4100"/>
    <w:rsid w:val="00CD48F0"/>
    <w:rsid w:val="00CD4C86"/>
    <w:rsid w:val="00CD4CAF"/>
    <w:rsid w:val="00CD4D35"/>
    <w:rsid w:val="00CD553B"/>
    <w:rsid w:val="00CD5F34"/>
    <w:rsid w:val="00CD70F5"/>
    <w:rsid w:val="00CD7A53"/>
    <w:rsid w:val="00CE12F8"/>
    <w:rsid w:val="00CE171C"/>
    <w:rsid w:val="00CE18D4"/>
    <w:rsid w:val="00CE20D9"/>
    <w:rsid w:val="00CE2140"/>
    <w:rsid w:val="00CE239A"/>
    <w:rsid w:val="00CE243E"/>
    <w:rsid w:val="00CE2BA5"/>
    <w:rsid w:val="00CE3051"/>
    <w:rsid w:val="00CE3569"/>
    <w:rsid w:val="00CE4686"/>
    <w:rsid w:val="00CE496C"/>
    <w:rsid w:val="00CE590A"/>
    <w:rsid w:val="00CE6ACE"/>
    <w:rsid w:val="00CE782D"/>
    <w:rsid w:val="00CE79F1"/>
    <w:rsid w:val="00CF0542"/>
    <w:rsid w:val="00CF0C42"/>
    <w:rsid w:val="00CF10C8"/>
    <w:rsid w:val="00CF1962"/>
    <w:rsid w:val="00CF244F"/>
    <w:rsid w:val="00CF27B0"/>
    <w:rsid w:val="00CF29BB"/>
    <w:rsid w:val="00CF3609"/>
    <w:rsid w:val="00CF4DB2"/>
    <w:rsid w:val="00CF5B4D"/>
    <w:rsid w:val="00CF6935"/>
    <w:rsid w:val="00CF6D19"/>
    <w:rsid w:val="00CF7969"/>
    <w:rsid w:val="00D001B6"/>
    <w:rsid w:val="00D0089E"/>
    <w:rsid w:val="00D00C01"/>
    <w:rsid w:val="00D00D0A"/>
    <w:rsid w:val="00D02749"/>
    <w:rsid w:val="00D036DB"/>
    <w:rsid w:val="00D03A6D"/>
    <w:rsid w:val="00D041B9"/>
    <w:rsid w:val="00D048B9"/>
    <w:rsid w:val="00D049FE"/>
    <w:rsid w:val="00D04F48"/>
    <w:rsid w:val="00D05E09"/>
    <w:rsid w:val="00D063B1"/>
    <w:rsid w:val="00D06FF1"/>
    <w:rsid w:val="00D11565"/>
    <w:rsid w:val="00D12175"/>
    <w:rsid w:val="00D12ABF"/>
    <w:rsid w:val="00D12FB4"/>
    <w:rsid w:val="00D1371E"/>
    <w:rsid w:val="00D14730"/>
    <w:rsid w:val="00D14FFB"/>
    <w:rsid w:val="00D22202"/>
    <w:rsid w:val="00D22545"/>
    <w:rsid w:val="00D2289C"/>
    <w:rsid w:val="00D230BD"/>
    <w:rsid w:val="00D23640"/>
    <w:rsid w:val="00D25FB4"/>
    <w:rsid w:val="00D274AE"/>
    <w:rsid w:val="00D27A09"/>
    <w:rsid w:val="00D3084F"/>
    <w:rsid w:val="00D32101"/>
    <w:rsid w:val="00D33691"/>
    <w:rsid w:val="00D34AA9"/>
    <w:rsid w:val="00D352E9"/>
    <w:rsid w:val="00D35705"/>
    <w:rsid w:val="00D36204"/>
    <w:rsid w:val="00D41163"/>
    <w:rsid w:val="00D41CD2"/>
    <w:rsid w:val="00D44696"/>
    <w:rsid w:val="00D44AEB"/>
    <w:rsid w:val="00D451C9"/>
    <w:rsid w:val="00D45B0A"/>
    <w:rsid w:val="00D46BAA"/>
    <w:rsid w:val="00D46EE5"/>
    <w:rsid w:val="00D47392"/>
    <w:rsid w:val="00D5057F"/>
    <w:rsid w:val="00D50DB1"/>
    <w:rsid w:val="00D518D9"/>
    <w:rsid w:val="00D534DC"/>
    <w:rsid w:val="00D5380B"/>
    <w:rsid w:val="00D56681"/>
    <w:rsid w:val="00D5751F"/>
    <w:rsid w:val="00D5767C"/>
    <w:rsid w:val="00D61686"/>
    <w:rsid w:val="00D645D1"/>
    <w:rsid w:val="00D6483B"/>
    <w:rsid w:val="00D64D59"/>
    <w:rsid w:val="00D65E3A"/>
    <w:rsid w:val="00D667B5"/>
    <w:rsid w:val="00D67CFA"/>
    <w:rsid w:val="00D706BC"/>
    <w:rsid w:val="00D71142"/>
    <w:rsid w:val="00D7190E"/>
    <w:rsid w:val="00D72638"/>
    <w:rsid w:val="00D726AD"/>
    <w:rsid w:val="00D73CA8"/>
    <w:rsid w:val="00D7501A"/>
    <w:rsid w:val="00D7629A"/>
    <w:rsid w:val="00D7791B"/>
    <w:rsid w:val="00D80155"/>
    <w:rsid w:val="00D80F6D"/>
    <w:rsid w:val="00D823D0"/>
    <w:rsid w:val="00D82AD2"/>
    <w:rsid w:val="00D844CB"/>
    <w:rsid w:val="00D86B86"/>
    <w:rsid w:val="00D90E0D"/>
    <w:rsid w:val="00D9290B"/>
    <w:rsid w:val="00D9309C"/>
    <w:rsid w:val="00D9461A"/>
    <w:rsid w:val="00D94DCB"/>
    <w:rsid w:val="00D94E03"/>
    <w:rsid w:val="00D968DB"/>
    <w:rsid w:val="00D96B34"/>
    <w:rsid w:val="00D9726A"/>
    <w:rsid w:val="00DA335D"/>
    <w:rsid w:val="00DA45AD"/>
    <w:rsid w:val="00DA4974"/>
    <w:rsid w:val="00DA77B8"/>
    <w:rsid w:val="00DB0191"/>
    <w:rsid w:val="00DB03B0"/>
    <w:rsid w:val="00DB0585"/>
    <w:rsid w:val="00DB0BBA"/>
    <w:rsid w:val="00DB1501"/>
    <w:rsid w:val="00DB259D"/>
    <w:rsid w:val="00DB7E72"/>
    <w:rsid w:val="00DB7EFD"/>
    <w:rsid w:val="00DC0D6D"/>
    <w:rsid w:val="00DC159E"/>
    <w:rsid w:val="00DC18D2"/>
    <w:rsid w:val="00DC23F5"/>
    <w:rsid w:val="00DC3351"/>
    <w:rsid w:val="00DC43EE"/>
    <w:rsid w:val="00DC4FE6"/>
    <w:rsid w:val="00DC58E3"/>
    <w:rsid w:val="00DC5A26"/>
    <w:rsid w:val="00DC6219"/>
    <w:rsid w:val="00DC69A6"/>
    <w:rsid w:val="00DD01A1"/>
    <w:rsid w:val="00DD17AC"/>
    <w:rsid w:val="00DD2562"/>
    <w:rsid w:val="00DD2B2D"/>
    <w:rsid w:val="00DD3AE2"/>
    <w:rsid w:val="00DD44D5"/>
    <w:rsid w:val="00DD5978"/>
    <w:rsid w:val="00DD6281"/>
    <w:rsid w:val="00DD71C4"/>
    <w:rsid w:val="00DD74A4"/>
    <w:rsid w:val="00DD7B72"/>
    <w:rsid w:val="00DE1071"/>
    <w:rsid w:val="00DE17E1"/>
    <w:rsid w:val="00DE1E9C"/>
    <w:rsid w:val="00DE2E62"/>
    <w:rsid w:val="00DE3432"/>
    <w:rsid w:val="00DE3D59"/>
    <w:rsid w:val="00DE43A2"/>
    <w:rsid w:val="00DE5130"/>
    <w:rsid w:val="00DE6157"/>
    <w:rsid w:val="00DE6772"/>
    <w:rsid w:val="00DE7693"/>
    <w:rsid w:val="00DF0EE8"/>
    <w:rsid w:val="00DF140C"/>
    <w:rsid w:val="00DF170A"/>
    <w:rsid w:val="00DF234C"/>
    <w:rsid w:val="00DF2962"/>
    <w:rsid w:val="00DF2C9B"/>
    <w:rsid w:val="00DF3124"/>
    <w:rsid w:val="00DF31A7"/>
    <w:rsid w:val="00DF49B7"/>
    <w:rsid w:val="00DF512F"/>
    <w:rsid w:val="00DF5531"/>
    <w:rsid w:val="00DF592B"/>
    <w:rsid w:val="00DF68B6"/>
    <w:rsid w:val="00DF7271"/>
    <w:rsid w:val="00DF7CC6"/>
    <w:rsid w:val="00E009F4"/>
    <w:rsid w:val="00E02F35"/>
    <w:rsid w:val="00E04CB8"/>
    <w:rsid w:val="00E05355"/>
    <w:rsid w:val="00E0575E"/>
    <w:rsid w:val="00E07E87"/>
    <w:rsid w:val="00E109FC"/>
    <w:rsid w:val="00E10EBE"/>
    <w:rsid w:val="00E11019"/>
    <w:rsid w:val="00E1142E"/>
    <w:rsid w:val="00E12BAB"/>
    <w:rsid w:val="00E138F7"/>
    <w:rsid w:val="00E14933"/>
    <w:rsid w:val="00E14B6C"/>
    <w:rsid w:val="00E154D0"/>
    <w:rsid w:val="00E159E4"/>
    <w:rsid w:val="00E1600F"/>
    <w:rsid w:val="00E204CC"/>
    <w:rsid w:val="00E21719"/>
    <w:rsid w:val="00E21C86"/>
    <w:rsid w:val="00E226D1"/>
    <w:rsid w:val="00E2293F"/>
    <w:rsid w:val="00E2295D"/>
    <w:rsid w:val="00E232DE"/>
    <w:rsid w:val="00E2332B"/>
    <w:rsid w:val="00E235C5"/>
    <w:rsid w:val="00E23C98"/>
    <w:rsid w:val="00E255E7"/>
    <w:rsid w:val="00E25CE2"/>
    <w:rsid w:val="00E25EAF"/>
    <w:rsid w:val="00E26627"/>
    <w:rsid w:val="00E2668E"/>
    <w:rsid w:val="00E266B0"/>
    <w:rsid w:val="00E26738"/>
    <w:rsid w:val="00E2681D"/>
    <w:rsid w:val="00E276C9"/>
    <w:rsid w:val="00E30640"/>
    <w:rsid w:val="00E30DBB"/>
    <w:rsid w:val="00E31072"/>
    <w:rsid w:val="00E31BC4"/>
    <w:rsid w:val="00E31F11"/>
    <w:rsid w:val="00E32BC9"/>
    <w:rsid w:val="00E33890"/>
    <w:rsid w:val="00E33EB6"/>
    <w:rsid w:val="00E34410"/>
    <w:rsid w:val="00E345D9"/>
    <w:rsid w:val="00E35155"/>
    <w:rsid w:val="00E357C8"/>
    <w:rsid w:val="00E3628A"/>
    <w:rsid w:val="00E3666D"/>
    <w:rsid w:val="00E36FCF"/>
    <w:rsid w:val="00E410CF"/>
    <w:rsid w:val="00E41A02"/>
    <w:rsid w:val="00E438A5"/>
    <w:rsid w:val="00E4498C"/>
    <w:rsid w:val="00E44CBE"/>
    <w:rsid w:val="00E45C43"/>
    <w:rsid w:val="00E45F40"/>
    <w:rsid w:val="00E4613B"/>
    <w:rsid w:val="00E46B84"/>
    <w:rsid w:val="00E475AB"/>
    <w:rsid w:val="00E51115"/>
    <w:rsid w:val="00E521C3"/>
    <w:rsid w:val="00E52725"/>
    <w:rsid w:val="00E52DF7"/>
    <w:rsid w:val="00E54406"/>
    <w:rsid w:val="00E56C93"/>
    <w:rsid w:val="00E5728B"/>
    <w:rsid w:val="00E5763F"/>
    <w:rsid w:val="00E57969"/>
    <w:rsid w:val="00E601C2"/>
    <w:rsid w:val="00E604F3"/>
    <w:rsid w:val="00E6114C"/>
    <w:rsid w:val="00E62519"/>
    <w:rsid w:val="00E63228"/>
    <w:rsid w:val="00E64188"/>
    <w:rsid w:val="00E65385"/>
    <w:rsid w:val="00E66940"/>
    <w:rsid w:val="00E66A3C"/>
    <w:rsid w:val="00E66FC0"/>
    <w:rsid w:val="00E70DDD"/>
    <w:rsid w:val="00E72988"/>
    <w:rsid w:val="00E73943"/>
    <w:rsid w:val="00E73C5B"/>
    <w:rsid w:val="00E7450B"/>
    <w:rsid w:val="00E74627"/>
    <w:rsid w:val="00E75EC0"/>
    <w:rsid w:val="00E77432"/>
    <w:rsid w:val="00E805E8"/>
    <w:rsid w:val="00E80D1D"/>
    <w:rsid w:val="00E8106A"/>
    <w:rsid w:val="00E82616"/>
    <w:rsid w:val="00E82F24"/>
    <w:rsid w:val="00E84829"/>
    <w:rsid w:val="00E84C30"/>
    <w:rsid w:val="00E854BB"/>
    <w:rsid w:val="00E85C07"/>
    <w:rsid w:val="00E8651B"/>
    <w:rsid w:val="00E878A7"/>
    <w:rsid w:val="00E9130F"/>
    <w:rsid w:val="00E9170A"/>
    <w:rsid w:val="00E9245A"/>
    <w:rsid w:val="00E93C4A"/>
    <w:rsid w:val="00E94E8D"/>
    <w:rsid w:val="00E94FC8"/>
    <w:rsid w:val="00E9558D"/>
    <w:rsid w:val="00E9777B"/>
    <w:rsid w:val="00EA09B6"/>
    <w:rsid w:val="00EA1454"/>
    <w:rsid w:val="00EA1C1B"/>
    <w:rsid w:val="00EA4DB5"/>
    <w:rsid w:val="00EA515C"/>
    <w:rsid w:val="00EA5897"/>
    <w:rsid w:val="00EA60F4"/>
    <w:rsid w:val="00EA65E1"/>
    <w:rsid w:val="00EA7CBD"/>
    <w:rsid w:val="00EA7F37"/>
    <w:rsid w:val="00EB0673"/>
    <w:rsid w:val="00EB0893"/>
    <w:rsid w:val="00EB0BF0"/>
    <w:rsid w:val="00EB10D7"/>
    <w:rsid w:val="00EB1755"/>
    <w:rsid w:val="00EB27CF"/>
    <w:rsid w:val="00EB2CB8"/>
    <w:rsid w:val="00EB3796"/>
    <w:rsid w:val="00EB48FE"/>
    <w:rsid w:val="00EB628E"/>
    <w:rsid w:val="00EB6290"/>
    <w:rsid w:val="00EB642E"/>
    <w:rsid w:val="00EB7F0A"/>
    <w:rsid w:val="00EC1536"/>
    <w:rsid w:val="00EC32B8"/>
    <w:rsid w:val="00EC5A1C"/>
    <w:rsid w:val="00EC651C"/>
    <w:rsid w:val="00EC7595"/>
    <w:rsid w:val="00EC7BCC"/>
    <w:rsid w:val="00ED0F17"/>
    <w:rsid w:val="00ED16E7"/>
    <w:rsid w:val="00ED1927"/>
    <w:rsid w:val="00ED205C"/>
    <w:rsid w:val="00ED24E7"/>
    <w:rsid w:val="00ED2705"/>
    <w:rsid w:val="00ED2734"/>
    <w:rsid w:val="00ED2A4E"/>
    <w:rsid w:val="00ED3467"/>
    <w:rsid w:val="00ED3A4A"/>
    <w:rsid w:val="00ED3E8B"/>
    <w:rsid w:val="00ED4DCC"/>
    <w:rsid w:val="00ED54BE"/>
    <w:rsid w:val="00ED5F0A"/>
    <w:rsid w:val="00ED5FAA"/>
    <w:rsid w:val="00ED6030"/>
    <w:rsid w:val="00ED750E"/>
    <w:rsid w:val="00EE0E0D"/>
    <w:rsid w:val="00EE275A"/>
    <w:rsid w:val="00EE3F35"/>
    <w:rsid w:val="00EE65EC"/>
    <w:rsid w:val="00EE6BE9"/>
    <w:rsid w:val="00EE78A4"/>
    <w:rsid w:val="00EE7DEC"/>
    <w:rsid w:val="00EF00F2"/>
    <w:rsid w:val="00EF029E"/>
    <w:rsid w:val="00EF0391"/>
    <w:rsid w:val="00EF0DB5"/>
    <w:rsid w:val="00EF123E"/>
    <w:rsid w:val="00EF2858"/>
    <w:rsid w:val="00EF41BA"/>
    <w:rsid w:val="00EF4346"/>
    <w:rsid w:val="00F0031F"/>
    <w:rsid w:val="00F01FBF"/>
    <w:rsid w:val="00F022BC"/>
    <w:rsid w:val="00F0271F"/>
    <w:rsid w:val="00F02E8D"/>
    <w:rsid w:val="00F03EBF"/>
    <w:rsid w:val="00F041D4"/>
    <w:rsid w:val="00F05083"/>
    <w:rsid w:val="00F068BC"/>
    <w:rsid w:val="00F069EB"/>
    <w:rsid w:val="00F07C4D"/>
    <w:rsid w:val="00F07EC8"/>
    <w:rsid w:val="00F11503"/>
    <w:rsid w:val="00F132F5"/>
    <w:rsid w:val="00F14094"/>
    <w:rsid w:val="00F1433D"/>
    <w:rsid w:val="00F14510"/>
    <w:rsid w:val="00F14866"/>
    <w:rsid w:val="00F1497D"/>
    <w:rsid w:val="00F156EA"/>
    <w:rsid w:val="00F16A17"/>
    <w:rsid w:val="00F17953"/>
    <w:rsid w:val="00F20E8E"/>
    <w:rsid w:val="00F21E32"/>
    <w:rsid w:val="00F22D9E"/>
    <w:rsid w:val="00F24C38"/>
    <w:rsid w:val="00F25E61"/>
    <w:rsid w:val="00F26221"/>
    <w:rsid w:val="00F263A2"/>
    <w:rsid w:val="00F26451"/>
    <w:rsid w:val="00F27D0E"/>
    <w:rsid w:val="00F3004C"/>
    <w:rsid w:val="00F30695"/>
    <w:rsid w:val="00F3080F"/>
    <w:rsid w:val="00F31D99"/>
    <w:rsid w:val="00F32297"/>
    <w:rsid w:val="00F3484C"/>
    <w:rsid w:val="00F35019"/>
    <w:rsid w:val="00F35CF5"/>
    <w:rsid w:val="00F36021"/>
    <w:rsid w:val="00F3762A"/>
    <w:rsid w:val="00F403F1"/>
    <w:rsid w:val="00F408EA"/>
    <w:rsid w:val="00F42283"/>
    <w:rsid w:val="00F43590"/>
    <w:rsid w:val="00F439EF"/>
    <w:rsid w:val="00F4523B"/>
    <w:rsid w:val="00F452F9"/>
    <w:rsid w:val="00F4545B"/>
    <w:rsid w:val="00F456B6"/>
    <w:rsid w:val="00F456DE"/>
    <w:rsid w:val="00F45837"/>
    <w:rsid w:val="00F51350"/>
    <w:rsid w:val="00F513F2"/>
    <w:rsid w:val="00F526FD"/>
    <w:rsid w:val="00F52D7D"/>
    <w:rsid w:val="00F52F42"/>
    <w:rsid w:val="00F54F9D"/>
    <w:rsid w:val="00F5508D"/>
    <w:rsid w:val="00F55BB7"/>
    <w:rsid w:val="00F56C19"/>
    <w:rsid w:val="00F572E9"/>
    <w:rsid w:val="00F573DC"/>
    <w:rsid w:val="00F57E96"/>
    <w:rsid w:val="00F6114B"/>
    <w:rsid w:val="00F61547"/>
    <w:rsid w:val="00F615A0"/>
    <w:rsid w:val="00F61AB2"/>
    <w:rsid w:val="00F62922"/>
    <w:rsid w:val="00F62934"/>
    <w:rsid w:val="00F63144"/>
    <w:rsid w:val="00F64C4E"/>
    <w:rsid w:val="00F64DCF"/>
    <w:rsid w:val="00F64FB8"/>
    <w:rsid w:val="00F6588D"/>
    <w:rsid w:val="00F65EBB"/>
    <w:rsid w:val="00F66FBD"/>
    <w:rsid w:val="00F67864"/>
    <w:rsid w:val="00F67D28"/>
    <w:rsid w:val="00F718B4"/>
    <w:rsid w:val="00F725A6"/>
    <w:rsid w:val="00F72823"/>
    <w:rsid w:val="00F74A66"/>
    <w:rsid w:val="00F74FF6"/>
    <w:rsid w:val="00F75E17"/>
    <w:rsid w:val="00F77842"/>
    <w:rsid w:val="00F7797E"/>
    <w:rsid w:val="00F82267"/>
    <w:rsid w:val="00F833C2"/>
    <w:rsid w:val="00F83C42"/>
    <w:rsid w:val="00F84F01"/>
    <w:rsid w:val="00F8535C"/>
    <w:rsid w:val="00F855F2"/>
    <w:rsid w:val="00F86A68"/>
    <w:rsid w:val="00F871F5"/>
    <w:rsid w:val="00F874B5"/>
    <w:rsid w:val="00F90B9A"/>
    <w:rsid w:val="00F911EA"/>
    <w:rsid w:val="00F91B89"/>
    <w:rsid w:val="00F931C9"/>
    <w:rsid w:val="00F93644"/>
    <w:rsid w:val="00F9364E"/>
    <w:rsid w:val="00F93658"/>
    <w:rsid w:val="00F95221"/>
    <w:rsid w:val="00F96F6C"/>
    <w:rsid w:val="00F972B9"/>
    <w:rsid w:val="00F976F4"/>
    <w:rsid w:val="00F97924"/>
    <w:rsid w:val="00FA0569"/>
    <w:rsid w:val="00FA1645"/>
    <w:rsid w:val="00FA2098"/>
    <w:rsid w:val="00FA2915"/>
    <w:rsid w:val="00FA291D"/>
    <w:rsid w:val="00FA2CF0"/>
    <w:rsid w:val="00FA3229"/>
    <w:rsid w:val="00FA3763"/>
    <w:rsid w:val="00FA3839"/>
    <w:rsid w:val="00FA4367"/>
    <w:rsid w:val="00FA4CED"/>
    <w:rsid w:val="00FA7555"/>
    <w:rsid w:val="00FB0103"/>
    <w:rsid w:val="00FB11C9"/>
    <w:rsid w:val="00FB187C"/>
    <w:rsid w:val="00FB231E"/>
    <w:rsid w:val="00FB23B6"/>
    <w:rsid w:val="00FB2892"/>
    <w:rsid w:val="00FB29DC"/>
    <w:rsid w:val="00FB2F4B"/>
    <w:rsid w:val="00FB2F65"/>
    <w:rsid w:val="00FB39D2"/>
    <w:rsid w:val="00FB3EDD"/>
    <w:rsid w:val="00FC0AB3"/>
    <w:rsid w:val="00FC0DA9"/>
    <w:rsid w:val="00FC1A95"/>
    <w:rsid w:val="00FC1AE4"/>
    <w:rsid w:val="00FC2AD5"/>
    <w:rsid w:val="00FC4DF9"/>
    <w:rsid w:val="00FC5F52"/>
    <w:rsid w:val="00FC7699"/>
    <w:rsid w:val="00FD01C9"/>
    <w:rsid w:val="00FD13AB"/>
    <w:rsid w:val="00FD1817"/>
    <w:rsid w:val="00FD1F19"/>
    <w:rsid w:val="00FD35C0"/>
    <w:rsid w:val="00FD3741"/>
    <w:rsid w:val="00FD3BE9"/>
    <w:rsid w:val="00FD583E"/>
    <w:rsid w:val="00FD5AFB"/>
    <w:rsid w:val="00FD621F"/>
    <w:rsid w:val="00FD6882"/>
    <w:rsid w:val="00FD6A19"/>
    <w:rsid w:val="00FD771D"/>
    <w:rsid w:val="00FD77C6"/>
    <w:rsid w:val="00FE0A9A"/>
    <w:rsid w:val="00FE106B"/>
    <w:rsid w:val="00FE28A0"/>
    <w:rsid w:val="00FE5BCD"/>
    <w:rsid w:val="00FE5E9D"/>
    <w:rsid w:val="00FE64A6"/>
    <w:rsid w:val="00FE68F5"/>
    <w:rsid w:val="00FE72D8"/>
    <w:rsid w:val="00FF103E"/>
    <w:rsid w:val="00FF1A89"/>
    <w:rsid w:val="00FF2AAB"/>
    <w:rsid w:val="00FF475C"/>
    <w:rsid w:val="00FF4D4E"/>
    <w:rsid w:val="00FF4F55"/>
    <w:rsid w:val="00FF640F"/>
    <w:rsid w:val="00FF6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2F0"/>
    <w:rPr>
      <w:rFonts w:ascii="Comic Sans MS" w:eastAsia="Times New Roman" w:hAnsi="Comic Sans MS"/>
      <w:b/>
      <w:bCs/>
      <w:sz w:val="28"/>
      <w:szCs w:val="28"/>
    </w:rPr>
  </w:style>
  <w:style w:type="paragraph" w:styleId="Titre1">
    <w:name w:val="heading 1"/>
    <w:basedOn w:val="Normal"/>
    <w:next w:val="Normal"/>
    <w:link w:val="Titre1Car"/>
    <w:qFormat/>
    <w:rsid w:val="00CE2140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CE2140"/>
    <w:pPr>
      <w:keepNext/>
      <w:spacing w:before="240" w:after="60"/>
      <w:outlineLvl w:val="1"/>
    </w:pPr>
    <w:rPr>
      <w:rFonts w:ascii="Arial" w:hAnsi="Arial" w:cs="Arial"/>
      <w:i/>
      <w:iCs/>
    </w:rPr>
  </w:style>
  <w:style w:type="paragraph" w:styleId="Titre3">
    <w:name w:val="heading 3"/>
    <w:basedOn w:val="Normal"/>
    <w:next w:val="Normal"/>
    <w:link w:val="Titre3Car"/>
    <w:qFormat/>
    <w:rsid w:val="00CE2140"/>
    <w:pPr>
      <w:keepNext/>
      <w:spacing w:before="240" w:after="60"/>
      <w:outlineLvl w:val="2"/>
    </w:pPr>
    <w:rPr>
      <w:rFonts w:ascii="Arial" w:hAnsi="Arial" w:cs="Arial"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CE2140"/>
    <w:pPr>
      <w:keepNext/>
      <w:spacing w:before="240" w:after="60"/>
      <w:outlineLvl w:val="3"/>
    </w:pPr>
    <w:rPr>
      <w:rFonts w:ascii="Times New Roman" w:hAnsi="Times New Roman"/>
    </w:rPr>
  </w:style>
  <w:style w:type="paragraph" w:styleId="Titre5">
    <w:name w:val="heading 5"/>
    <w:basedOn w:val="Normal"/>
    <w:next w:val="Normal"/>
    <w:link w:val="Titre5Car"/>
    <w:qFormat/>
    <w:rsid w:val="00CE2140"/>
    <w:pPr>
      <w:spacing w:before="240" w:after="60"/>
      <w:outlineLvl w:val="4"/>
    </w:pPr>
    <w:rPr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CE2140"/>
    <w:pPr>
      <w:spacing w:before="240" w:after="60"/>
      <w:outlineLvl w:val="5"/>
    </w:pPr>
    <w:rPr>
      <w:rFonts w:ascii="Times New Roman" w:hAnsi="Times New Roman"/>
      <w:bCs w:val="0"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CE2140"/>
    <w:pPr>
      <w:keepNext/>
      <w:bidi/>
      <w:spacing w:before="960" w:line="360" w:lineRule="auto"/>
      <w:ind w:left="1134" w:right="284" w:firstLine="1134"/>
      <w:jc w:val="lowKashida"/>
      <w:outlineLvl w:val="6"/>
    </w:pPr>
    <w:rPr>
      <w:rFonts w:ascii="Arial" w:hAnsi="Arial" w:cs="AF_Unizah"/>
      <w:bCs w:val="0"/>
      <w:smallCaps/>
      <w:w w:val="150"/>
      <w:sz w:val="30"/>
      <w:szCs w:val="36"/>
      <w:lang w:eastAsia="ar-SA"/>
    </w:rPr>
  </w:style>
  <w:style w:type="paragraph" w:styleId="Titre8">
    <w:name w:val="heading 8"/>
    <w:basedOn w:val="Normal"/>
    <w:next w:val="Normal"/>
    <w:link w:val="Titre8Car"/>
    <w:qFormat/>
    <w:rsid w:val="00CE2140"/>
    <w:pPr>
      <w:keepNext/>
      <w:tabs>
        <w:tab w:val="left" w:pos="4957"/>
        <w:tab w:val="left" w:pos="6517"/>
        <w:tab w:val="left" w:pos="10062"/>
      </w:tabs>
      <w:bidi/>
      <w:spacing w:before="160"/>
      <w:ind w:right="-142"/>
      <w:jc w:val="center"/>
      <w:outlineLvl w:val="7"/>
    </w:pPr>
    <w:rPr>
      <w:rFonts w:ascii="Times New Roman" w:hAnsi="Times New Roman"/>
      <w:bCs w:val="0"/>
      <w:sz w:val="26"/>
      <w:szCs w:val="33"/>
      <w:lang w:val="en-US" w:eastAsia="ar-SA" w:bidi="ar-MA"/>
    </w:rPr>
  </w:style>
  <w:style w:type="paragraph" w:styleId="Titre9">
    <w:name w:val="heading 9"/>
    <w:basedOn w:val="Normal"/>
    <w:next w:val="Normal"/>
    <w:link w:val="Titre9Car"/>
    <w:qFormat/>
    <w:rsid w:val="00CE214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E2140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CE2140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CE2140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CE2140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CE2140"/>
    <w:rPr>
      <w:rFonts w:ascii="Comic Sans MS" w:eastAsia="Times New Roman" w:hAnsi="Comic Sans MS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CE2140"/>
    <w:rPr>
      <w:rFonts w:ascii="Times New Roman" w:eastAsia="Times New Roman" w:hAnsi="Times New Roman" w:cs="Times New Roman"/>
      <w:b/>
      <w:lang w:eastAsia="fr-FR"/>
    </w:rPr>
  </w:style>
  <w:style w:type="character" w:customStyle="1" w:styleId="Titre7Car">
    <w:name w:val="Titre 7 Car"/>
    <w:basedOn w:val="Policepardfaut"/>
    <w:link w:val="Titre7"/>
    <w:rsid w:val="00CE2140"/>
    <w:rPr>
      <w:rFonts w:ascii="Arial" w:eastAsia="Times New Roman" w:hAnsi="Arial" w:cs="AF_Unizah"/>
      <w:smallCaps/>
      <w:w w:val="150"/>
      <w:sz w:val="30"/>
      <w:szCs w:val="36"/>
      <w:lang w:eastAsia="ar-SA"/>
    </w:rPr>
  </w:style>
  <w:style w:type="character" w:customStyle="1" w:styleId="Titre8Car">
    <w:name w:val="Titre 8 Car"/>
    <w:basedOn w:val="Policepardfaut"/>
    <w:link w:val="Titre8"/>
    <w:rsid w:val="00CE2140"/>
    <w:rPr>
      <w:rFonts w:ascii="Times New Roman" w:eastAsia="Times New Roman" w:hAnsi="Times New Roman" w:cs="Times New Roman"/>
      <w:sz w:val="26"/>
      <w:szCs w:val="33"/>
      <w:lang w:val="en-US" w:eastAsia="ar-SA" w:bidi="ar-MA"/>
    </w:rPr>
  </w:style>
  <w:style w:type="character" w:customStyle="1" w:styleId="Titre9Car">
    <w:name w:val="Titre 9 Car"/>
    <w:basedOn w:val="Policepardfaut"/>
    <w:link w:val="Titre9"/>
    <w:rsid w:val="00CE2140"/>
    <w:rPr>
      <w:rFonts w:ascii="Arial" w:eastAsia="Times New Roman" w:hAnsi="Arial" w:cs="Arial"/>
      <w:bCs/>
      <w:lang w:eastAsia="fr-FR"/>
    </w:rPr>
  </w:style>
  <w:style w:type="paragraph" w:styleId="Pieddepage">
    <w:name w:val="footer"/>
    <w:basedOn w:val="Normal"/>
    <w:link w:val="PieddepageCar"/>
    <w:uiPriority w:val="99"/>
    <w:rsid w:val="00CE21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2140"/>
    <w:rPr>
      <w:rFonts w:ascii="Comic Sans MS" w:eastAsia="Times New Roman" w:hAnsi="Comic Sans MS" w:cs="Times New Roman"/>
      <w:bCs/>
      <w:sz w:val="28"/>
      <w:szCs w:val="28"/>
      <w:lang w:eastAsia="fr-FR"/>
    </w:rPr>
  </w:style>
  <w:style w:type="character" w:styleId="Numrodepage">
    <w:name w:val="page number"/>
    <w:basedOn w:val="Policepardfaut"/>
    <w:rsid w:val="00CE2140"/>
  </w:style>
  <w:style w:type="paragraph" w:styleId="En-tte">
    <w:name w:val="header"/>
    <w:basedOn w:val="Normal"/>
    <w:link w:val="En-tteCar"/>
    <w:uiPriority w:val="99"/>
    <w:rsid w:val="00CE21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E2140"/>
    <w:rPr>
      <w:rFonts w:ascii="Comic Sans MS" w:eastAsia="Times New Roman" w:hAnsi="Comic Sans MS" w:cs="Times New Roman"/>
      <w:bCs/>
      <w:sz w:val="28"/>
      <w:szCs w:val="28"/>
      <w:lang w:eastAsia="fr-FR"/>
    </w:rPr>
  </w:style>
  <w:style w:type="paragraph" w:styleId="Corpsdetexte">
    <w:name w:val="Body Text"/>
    <w:basedOn w:val="Normal"/>
    <w:link w:val="CorpsdetexteCar"/>
    <w:rsid w:val="00CE2140"/>
    <w:pPr>
      <w:bidi/>
      <w:spacing w:before="120"/>
      <w:jc w:val="center"/>
    </w:pPr>
    <w:rPr>
      <w:rFonts w:ascii="Arial" w:hAnsi="Arial" w:cs="AF_Najed"/>
      <w:bCs w:val="0"/>
      <w:sz w:val="26"/>
      <w:szCs w:val="29"/>
      <w:lang w:eastAsia="ar-SA"/>
    </w:rPr>
  </w:style>
  <w:style w:type="character" w:customStyle="1" w:styleId="CorpsdetexteCar">
    <w:name w:val="Corps de texte Car"/>
    <w:basedOn w:val="Policepardfaut"/>
    <w:link w:val="Corpsdetexte"/>
    <w:rsid w:val="00CE2140"/>
    <w:rPr>
      <w:rFonts w:ascii="Arial" w:eastAsia="Times New Roman" w:hAnsi="Arial" w:cs="AF_Najed"/>
      <w:sz w:val="26"/>
      <w:szCs w:val="29"/>
      <w:lang w:eastAsia="ar-SA"/>
    </w:rPr>
  </w:style>
  <w:style w:type="paragraph" w:styleId="Retraitcorpsdetexte3">
    <w:name w:val="Body Text Indent 3"/>
    <w:basedOn w:val="Normal"/>
    <w:link w:val="Retraitcorpsdetexte3Car"/>
    <w:rsid w:val="00CE2140"/>
    <w:pPr>
      <w:bidi/>
      <w:spacing w:before="360"/>
      <w:ind w:left="-28" w:firstLine="28"/>
      <w:jc w:val="center"/>
    </w:pPr>
    <w:rPr>
      <w:rFonts w:ascii="Arial" w:hAnsi="Arial" w:cs="AF_Najed"/>
      <w:bCs w:val="0"/>
      <w:sz w:val="26"/>
      <w:szCs w:val="29"/>
      <w:lang w:eastAsia="ar-SA"/>
    </w:rPr>
  </w:style>
  <w:style w:type="character" w:customStyle="1" w:styleId="Retraitcorpsdetexte3Car">
    <w:name w:val="Retrait corps de texte 3 Car"/>
    <w:basedOn w:val="Policepardfaut"/>
    <w:link w:val="Retraitcorpsdetexte3"/>
    <w:rsid w:val="00CE2140"/>
    <w:rPr>
      <w:rFonts w:ascii="Arial" w:eastAsia="Times New Roman" w:hAnsi="Arial" w:cs="AF_Najed"/>
      <w:sz w:val="26"/>
      <w:szCs w:val="29"/>
      <w:lang w:eastAsia="ar-SA"/>
    </w:rPr>
  </w:style>
  <w:style w:type="paragraph" w:styleId="Retraitcorpsdetexte">
    <w:name w:val="Body Text Indent"/>
    <w:basedOn w:val="Normal"/>
    <w:link w:val="RetraitcorpsdetexteCar"/>
    <w:rsid w:val="00CE2140"/>
    <w:pPr>
      <w:bidi/>
      <w:ind w:left="360"/>
    </w:pPr>
    <w:rPr>
      <w:rFonts w:ascii="Times New Roman" w:hAnsi="Times New Roman"/>
      <w:bCs w:val="0"/>
      <w:sz w:val="32"/>
      <w:szCs w:val="32"/>
      <w:lang w:val="en-US" w:eastAsia="ar-SA" w:bidi="ar-MA"/>
    </w:rPr>
  </w:style>
  <w:style w:type="character" w:customStyle="1" w:styleId="RetraitcorpsdetexteCar">
    <w:name w:val="Retrait corps de texte Car"/>
    <w:basedOn w:val="Policepardfaut"/>
    <w:link w:val="Retraitcorpsdetexte"/>
    <w:rsid w:val="00CE2140"/>
    <w:rPr>
      <w:rFonts w:ascii="Times New Roman" w:eastAsia="Times New Roman" w:hAnsi="Times New Roman" w:cs="Times New Roman"/>
      <w:sz w:val="32"/>
      <w:szCs w:val="32"/>
      <w:lang w:val="en-US" w:eastAsia="ar-SA" w:bidi="ar-MA"/>
    </w:rPr>
  </w:style>
  <w:style w:type="paragraph" w:styleId="Retraitcorpsdetexte2">
    <w:name w:val="Body Text Indent 2"/>
    <w:basedOn w:val="Normal"/>
    <w:link w:val="Retraitcorpsdetexte2Car"/>
    <w:rsid w:val="00CE2140"/>
    <w:pPr>
      <w:bidi/>
      <w:spacing w:before="60"/>
      <w:ind w:left="360"/>
    </w:pPr>
    <w:rPr>
      <w:rFonts w:ascii="Times New Roman" w:hAnsi="Times New Roman"/>
      <w:bCs w:val="0"/>
      <w:sz w:val="24"/>
      <w:szCs w:val="24"/>
      <w:lang w:val="en-US" w:eastAsia="ar-SA" w:bidi="ar-MA"/>
    </w:rPr>
  </w:style>
  <w:style w:type="character" w:customStyle="1" w:styleId="Retraitcorpsdetexte2Car">
    <w:name w:val="Retrait corps de texte 2 Car"/>
    <w:basedOn w:val="Policepardfaut"/>
    <w:link w:val="Retraitcorpsdetexte2"/>
    <w:rsid w:val="00CE2140"/>
    <w:rPr>
      <w:rFonts w:ascii="Times New Roman" w:eastAsia="Times New Roman" w:hAnsi="Times New Roman" w:cs="Times New Roman"/>
      <w:sz w:val="24"/>
      <w:szCs w:val="24"/>
      <w:lang w:val="en-US" w:eastAsia="ar-SA" w:bidi="ar-MA"/>
    </w:rPr>
  </w:style>
  <w:style w:type="paragraph" w:styleId="Corpsdetexte2">
    <w:name w:val="Body Text 2"/>
    <w:basedOn w:val="Normal"/>
    <w:link w:val="Corpsdetexte2Car"/>
    <w:rsid w:val="00CE2140"/>
    <w:pPr>
      <w:bidi/>
      <w:spacing w:before="240" w:after="60"/>
      <w:jc w:val="lowKashida"/>
    </w:pPr>
    <w:rPr>
      <w:rFonts w:ascii="Times New Roman" w:hAnsi="Times New Roman"/>
      <w:bCs w:val="0"/>
      <w:sz w:val="32"/>
      <w:szCs w:val="32"/>
      <w:lang w:val="en-US" w:eastAsia="ar-SA" w:bidi="ar-MA"/>
    </w:rPr>
  </w:style>
  <w:style w:type="character" w:customStyle="1" w:styleId="Corpsdetexte2Car">
    <w:name w:val="Corps de texte 2 Car"/>
    <w:basedOn w:val="Policepardfaut"/>
    <w:link w:val="Corpsdetexte2"/>
    <w:rsid w:val="00CE2140"/>
    <w:rPr>
      <w:rFonts w:ascii="Times New Roman" w:eastAsia="Times New Roman" w:hAnsi="Times New Roman" w:cs="Times New Roman"/>
      <w:sz w:val="32"/>
      <w:szCs w:val="32"/>
      <w:lang w:val="en-US" w:eastAsia="ar-SA" w:bidi="ar-MA"/>
    </w:rPr>
  </w:style>
  <w:style w:type="paragraph" w:styleId="Listepuces">
    <w:name w:val="List Bullet"/>
    <w:basedOn w:val="Normal"/>
    <w:autoRedefine/>
    <w:rsid w:val="00CE2140"/>
    <w:pPr>
      <w:numPr>
        <w:numId w:val="1"/>
      </w:numPr>
      <w:bidi/>
      <w:jc w:val="both"/>
    </w:pPr>
    <w:rPr>
      <w:rFonts w:ascii="Arial" w:hAnsi="Arial"/>
      <w:bCs w:val="0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E214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rsid w:val="00CE2140"/>
    <w:pPr>
      <w:bidi/>
    </w:pPr>
    <w:rPr>
      <w:rFonts w:ascii="Tahoma" w:hAnsi="Tahoma" w:cs="Tahoma"/>
      <w:bCs w:val="0"/>
      <w:sz w:val="16"/>
      <w:szCs w:val="16"/>
      <w:lang w:val="en-US" w:eastAsia="ar-SA"/>
    </w:rPr>
  </w:style>
  <w:style w:type="character" w:customStyle="1" w:styleId="TextedebullesCar">
    <w:name w:val="Texte de bulles Car"/>
    <w:basedOn w:val="Policepardfaut"/>
    <w:link w:val="Textedebulles"/>
    <w:uiPriority w:val="99"/>
    <w:rsid w:val="00CE2140"/>
    <w:rPr>
      <w:rFonts w:ascii="Tahoma" w:eastAsia="Times New Roman" w:hAnsi="Tahoma" w:cs="Tahoma"/>
      <w:sz w:val="16"/>
      <w:szCs w:val="16"/>
      <w:lang w:val="en-US" w:eastAsia="ar-SA"/>
    </w:rPr>
  </w:style>
  <w:style w:type="table" w:styleId="Grilledutableau">
    <w:name w:val="Table Grid"/>
    <w:basedOn w:val="TableauNormal"/>
    <w:uiPriority w:val="59"/>
    <w:rsid w:val="002F1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link w:val="TitreCar"/>
    <w:uiPriority w:val="10"/>
    <w:qFormat/>
    <w:rsid w:val="003F6387"/>
    <w:pPr>
      <w:bidi/>
      <w:spacing w:before="4080" w:line="360" w:lineRule="auto"/>
      <w:jc w:val="center"/>
    </w:pPr>
    <w:rPr>
      <w:rFonts w:ascii="Arial Black" w:hAnsi="Arial Black" w:cs="AF_Unizah"/>
      <w:bCs w:val="0"/>
      <w:w w:val="120"/>
      <w:sz w:val="32"/>
      <w:szCs w:val="48"/>
      <w:lang w:eastAsia="ar-SA"/>
    </w:rPr>
  </w:style>
  <w:style w:type="character" w:customStyle="1" w:styleId="TitreCar">
    <w:name w:val="Titre Car"/>
    <w:basedOn w:val="Policepardfaut"/>
    <w:link w:val="Titre"/>
    <w:uiPriority w:val="10"/>
    <w:rsid w:val="003F6387"/>
    <w:rPr>
      <w:rFonts w:ascii="Arial Black" w:eastAsia="Times New Roman" w:hAnsi="Arial Black" w:cs="AF_Unizah"/>
      <w:w w:val="120"/>
      <w:sz w:val="32"/>
      <w:szCs w:val="48"/>
      <w:lang w:eastAsia="ar-SA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903F2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903F2"/>
    <w:rPr>
      <w:rFonts w:ascii="Tahoma" w:eastAsia="Times New Roman" w:hAnsi="Tahoma" w:cs="Tahoma"/>
      <w:bCs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EF4346"/>
    <w:rPr>
      <w:color w:val="0000FF"/>
      <w:u w:val="single"/>
    </w:rPr>
  </w:style>
  <w:style w:type="table" w:styleId="Grillemoyenne3-Accent1">
    <w:name w:val="Medium Grid 3 Accent 1"/>
    <w:basedOn w:val="TableauNormal"/>
    <w:uiPriority w:val="69"/>
    <w:rsid w:val="008A51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illemoyenne3-Accent4">
    <w:name w:val="Medium Grid 3 Accent 4"/>
    <w:basedOn w:val="TableauNormal"/>
    <w:uiPriority w:val="69"/>
    <w:rsid w:val="008A51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Tramecouleur-Accent1">
    <w:name w:val="Colorful Shading Accent 1"/>
    <w:basedOn w:val="TableauNormal"/>
    <w:uiPriority w:val="71"/>
    <w:rsid w:val="000759C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llemoyenne1-Accent1">
    <w:name w:val="Medium Grid 1 Accent 1"/>
    <w:basedOn w:val="TableauNormal"/>
    <w:uiPriority w:val="67"/>
    <w:rsid w:val="00A9383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stecouleur-Accent1">
    <w:name w:val="Colorful List Accent 1"/>
    <w:basedOn w:val="TableauNormal"/>
    <w:uiPriority w:val="72"/>
    <w:rsid w:val="00394BC4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Grillemoyenne1-Accent6">
    <w:name w:val="Medium Grid 1 Accent 6"/>
    <w:basedOn w:val="TableauNormal"/>
    <w:uiPriority w:val="67"/>
    <w:rsid w:val="0065138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Grillemoyenne1-Accent5">
    <w:name w:val="Medium Grid 1 Accent 5"/>
    <w:basedOn w:val="TableauNormal"/>
    <w:uiPriority w:val="67"/>
    <w:rsid w:val="00757E0E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laire-Accent11">
    <w:name w:val="Grille claire - Accent 11"/>
    <w:basedOn w:val="TableauNormal"/>
    <w:uiPriority w:val="62"/>
    <w:rsid w:val="00973C2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Sansinterligne">
    <w:name w:val="No Spacing"/>
    <w:link w:val="SansinterligneCar"/>
    <w:uiPriority w:val="1"/>
    <w:qFormat/>
    <w:rsid w:val="00D3084F"/>
    <w:rPr>
      <w:rFonts w:eastAsia="Times New Roman"/>
      <w:b/>
      <w:sz w:val="22"/>
      <w:szCs w:val="22"/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3084F"/>
    <w:rPr>
      <w:rFonts w:eastAsia="Times New Roman"/>
      <w:b/>
      <w:sz w:val="22"/>
      <w:szCs w:val="22"/>
      <w:lang w:val="fr-FR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32F0"/>
    <w:rPr>
      <w:rFonts w:ascii="Comic Sans MS" w:eastAsia="Times New Roman" w:hAnsi="Comic Sans MS"/>
      <w:b/>
      <w:bCs/>
      <w:sz w:val="28"/>
      <w:szCs w:val="28"/>
    </w:rPr>
  </w:style>
  <w:style w:type="paragraph" w:styleId="Titre1">
    <w:name w:val="heading 1"/>
    <w:basedOn w:val="Normal"/>
    <w:next w:val="Normal"/>
    <w:link w:val="Titre1Car"/>
    <w:qFormat/>
    <w:rsid w:val="00CE2140"/>
    <w:pPr>
      <w:keepNext/>
      <w:spacing w:before="240" w:after="60"/>
      <w:outlineLvl w:val="0"/>
    </w:pPr>
    <w:rPr>
      <w:rFonts w:ascii="Arial" w:hAnsi="Arial" w:cs="Arial"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CE2140"/>
    <w:pPr>
      <w:keepNext/>
      <w:spacing w:before="240" w:after="60"/>
      <w:outlineLvl w:val="1"/>
    </w:pPr>
    <w:rPr>
      <w:rFonts w:ascii="Arial" w:hAnsi="Arial" w:cs="Arial"/>
      <w:i/>
      <w:iCs/>
    </w:rPr>
  </w:style>
  <w:style w:type="paragraph" w:styleId="Titre3">
    <w:name w:val="heading 3"/>
    <w:basedOn w:val="Normal"/>
    <w:next w:val="Normal"/>
    <w:link w:val="Titre3Car"/>
    <w:qFormat/>
    <w:rsid w:val="00CE2140"/>
    <w:pPr>
      <w:keepNext/>
      <w:spacing w:before="240" w:after="60"/>
      <w:outlineLvl w:val="2"/>
    </w:pPr>
    <w:rPr>
      <w:rFonts w:ascii="Arial" w:hAnsi="Arial" w:cs="Arial"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CE2140"/>
    <w:pPr>
      <w:keepNext/>
      <w:spacing w:before="240" w:after="60"/>
      <w:outlineLvl w:val="3"/>
    </w:pPr>
    <w:rPr>
      <w:rFonts w:ascii="Times New Roman" w:hAnsi="Times New Roman"/>
    </w:rPr>
  </w:style>
  <w:style w:type="paragraph" w:styleId="Titre5">
    <w:name w:val="heading 5"/>
    <w:basedOn w:val="Normal"/>
    <w:next w:val="Normal"/>
    <w:link w:val="Titre5Car"/>
    <w:qFormat/>
    <w:rsid w:val="00CE2140"/>
    <w:pPr>
      <w:spacing w:before="240" w:after="60"/>
      <w:outlineLvl w:val="4"/>
    </w:pPr>
    <w:rPr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rsid w:val="00CE2140"/>
    <w:pPr>
      <w:spacing w:before="240" w:after="60"/>
      <w:outlineLvl w:val="5"/>
    </w:pPr>
    <w:rPr>
      <w:rFonts w:ascii="Times New Roman" w:hAnsi="Times New Roman"/>
      <w:bCs w:val="0"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rsid w:val="00CE2140"/>
    <w:pPr>
      <w:keepNext/>
      <w:bidi/>
      <w:spacing w:before="960" w:line="360" w:lineRule="auto"/>
      <w:ind w:left="1134" w:right="284" w:firstLine="1134"/>
      <w:jc w:val="lowKashida"/>
      <w:outlineLvl w:val="6"/>
    </w:pPr>
    <w:rPr>
      <w:rFonts w:ascii="Arial" w:hAnsi="Arial" w:cs="AF_Unizah"/>
      <w:bCs w:val="0"/>
      <w:smallCaps/>
      <w:w w:val="150"/>
      <w:sz w:val="30"/>
      <w:szCs w:val="36"/>
      <w:lang w:eastAsia="ar-SA"/>
    </w:rPr>
  </w:style>
  <w:style w:type="paragraph" w:styleId="Titre8">
    <w:name w:val="heading 8"/>
    <w:basedOn w:val="Normal"/>
    <w:next w:val="Normal"/>
    <w:link w:val="Titre8Car"/>
    <w:qFormat/>
    <w:rsid w:val="00CE2140"/>
    <w:pPr>
      <w:keepNext/>
      <w:tabs>
        <w:tab w:val="left" w:pos="4957"/>
        <w:tab w:val="left" w:pos="6517"/>
        <w:tab w:val="left" w:pos="10062"/>
      </w:tabs>
      <w:bidi/>
      <w:spacing w:before="160"/>
      <w:ind w:right="-142"/>
      <w:jc w:val="center"/>
      <w:outlineLvl w:val="7"/>
    </w:pPr>
    <w:rPr>
      <w:rFonts w:ascii="Times New Roman" w:hAnsi="Times New Roman"/>
      <w:bCs w:val="0"/>
      <w:sz w:val="26"/>
      <w:szCs w:val="33"/>
      <w:lang w:val="en-US" w:eastAsia="ar-SA" w:bidi="ar-MA"/>
    </w:rPr>
  </w:style>
  <w:style w:type="paragraph" w:styleId="Titre9">
    <w:name w:val="heading 9"/>
    <w:basedOn w:val="Normal"/>
    <w:next w:val="Normal"/>
    <w:link w:val="Titre9Car"/>
    <w:qFormat/>
    <w:rsid w:val="00CE2140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E2140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CE2140"/>
    <w:rPr>
      <w:rFonts w:ascii="Arial" w:eastAsia="Times New Roman" w:hAnsi="Arial" w:cs="Arial"/>
      <w:b/>
      <w:bCs/>
      <w:i/>
      <w:iCs/>
      <w:sz w:val="28"/>
      <w:szCs w:val="28"/>
      <w:lang w:eastAsia="fr-FR"/>
    </w:rPr>
  </w:style>
  <w:style w:type="character" w:customStyle="1" w:styleId="Titre3Car">
    <w:name w:val="Titre 3 Car"/>
    <w:basedOn w:val="Policepardfaut"/>
    <w:link w:val="Titre3"/>
    <w:rsid w:val="00CE2140"/>
    <w:rPr>
      <w:rFonts w:ascii="Arial" w:eastAsia="Times New Roman" w:hAnsi="Arial" w:cs="Arial"/>
      <w:b/>
      <w:bCs/>
      <w:sz w:val="26"/>
      <w:szCs w:val="26"/>
      <w:lang w:eastAsia="fr-FR"/>
    </w:rPr>
  </w:style>
  <w:style w:type="character" w:customStyle="1" w:styleId="Titre4Car">
    <w:name w:val="Titre 4 Car"/>
    <w:basedOn w:val="Policepardfaut"/>
    <w:link w:val="Titre4"/>
    <w:rsid w:val="00CE2140"/>
    <w:rPr>
      <w:rFonts w:ascii="Times New Roman" w:eastAsia="Times New Roman" w:hAnsi="Times New Roman" w:cs="Times New Roman"/>
      <w:b/>
      <w:bCs/>
      <w:sz w:val="28"/>
      <w:szCs w:val="28"/>
      <w:lang w:eastAsia="fr-FR"/>
    </w:rPr>
  </w:style>
  <w:style w:type="character" w:customStyle="1" w:styleId="Titre5Car">
    <w:name w:val="Titre 5 Car"/>
    <w:basedOn w:val="Policepardfaut"/>
    <w:link w:val="Titre5"/>
    <w:rsid w:val="00CE2140"/>
    <w:rPr>
      <w:rFonts w:ascii="Comic Sans MS" w:eastAsia="Times New Roman" w:hAnsi="Comic Sans MS" w:cs="Times New Roman"/>
      <w:b/>
      <w:bCs/>
      <w:i/>
      <w:iCs/>
      <w:sz w:val="26"/>
      <w:szCs w:val="26"/>
      <w:lang w:eastAsia="fr-FR"/>
    </w:rPr>
  </w:style>
  <w:style w:type="character" w:customStyle="1" w:styleId="Titre6Car">
    <w:name w:val="Titre 6 Car"/>
    <w:basedOn w:val="Policepardfaut"/>
    <w:link w:val="Titre6"/>
    <w:rsid w:val="00CE2140"/>
    <w:rPr>
      <w:rFonts w:ascii="Times New Roman" w:eastAsia="Times New Roman" w:hAnsi="Times New Roman" w:cs="Times New Roman"/>
      <w:b/>
      <w:lang w:eastAsia="fr-FR"/>
    </w:rPr>
  </w:style>
  <w:style w:type="character" w:customStyle="1" w:styleId="Titre7Car">
    <w:name w:val="Titre 7 Car"/>
    <w:basedOn w:val="Policepardfaut"/>
    <w:link w:val="Titre7"/>
    <w:rsid w:val="00CE2140"/>
    <w:rPr>
      <w:rFonts w:ascii="Arial" w:eastAsia="Times New Roman" w:hAnsi="Arial" w:cs="AF_Unizah"/>
      <w:smallCaps/>
      <w:w w:val="150"/>
      <w:sz w:val="30"/>
      <w:szCs w:val="36"/>
      <w:lang w:eastAsia="ar-SA"/>
    </w:rPr>
  </w:style>
  <w:style w:type="character" w:customStyle="1" w:styleId="Titre8Car">
    <w:name w:val="Titre 8 Car"/>
    <w:basedOn w:val="Policepardfaut"/>
    <w:link w:val="Titre8"/>
    <w:rsid w:val="00CE2140"/>
    <w:rPr>
      <w:rFonts w:ascii="Times New Roman" w:eastAsia="Times New Roman" w:hAnsi="Times New Roman" w:cs="Times New Roman"/>
      <w:sz w:val="26"/>
      <w:szCs w:val="33"/>
      <w:lang w:val="en-US" w:eastAsia="ar-SA" w:bidi="ar-MA"/>
    </w:rPr>
  </w:style>
  <w:style w:type="character" w:customStyle="1" w:styleId="Titre9Car">
    <w:name w:val="Titre 9 Car"/>
    <w:basedOn w:val="Policepardfaut"/>
    <w:link w:val="Titre9"/>
    <w:rsid w:val="00CE2140"/>
    <w:rPr>
      <w:rFonts w:ascii="Arial" w:eastAsia="Times New Roman" w:hAnsi="Arial" w:cs="Arial"/>
      <w:bCs/>
      <w:lang w:eastAsia="fr-FR"/>
    </w:rPr>
  </w:style>
  <w:style w:type="paragraph" w:styleId="Pieddepage">
    <w:name w:val="footer"/>
    <w:basedOn w:val="Normal"/>
    <w:link w:val="PieddepageCar"/>
    <w:uiPriority w:val="99"/>
    <w:rsid w:val="00CE21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E2140"/>
    <w:rPr>
      <w:rFonts w:ascii="Comic Sans MS" w:eastAsia="Times New Roman" w:hAnsi="Comic Sans MS" w:cs="Times New Roman"/>
      <w:bCs/>
      <w:sz w:val="28"/>
      <w:szCs w:val="28"/>
      <w:lang w:eastAsia="fr-FR"/>
    </w:rPr>
  </w:style>
  <w:style w:type="character" w:styleId="Numrodepage">
    <w:name w:val="page number"/>
    <w:basedOn w:val="Policepardfaut"/>
    <w:rsid w:val="00CE2140"/>
  </w:style>
  <w:style w:type="paragraph" w:styleId="En-tte">
    <w:name w:val="header"/>
    <w:basedOn w:val="Normal"/>
    <w:link w:val="En-tteCar"/>
    <w:uiPriority w:val="99"/>
    <w:rsid w:val="00CE21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E2140"/>
    <w:rPr>
      <w:rFonts w:ascii="Comic Sans MS" w:eastAsia="Times New Roman" w:hAnsi="Comic Sans MS" w:cs="Times New Roman"/>
      <w:bCs/>
      <w:sz w:val="28"/>
      <w:szCs w:val="28"/>
      <w:lang w:eastAsia="fr-FR"/>
    </w:rPr>
  </w:style>
  <w:style w:type="paragraph" w:styleId="Corpsdetexte">
    <w:name w:val="Body Text"/>
    <w:basedOn w:val="Normal"/>
    <w:link w:val="CorpsdetexteCar"/>
    <w:rsid w:val="00CE2140"/>
    <w:pPr>
      <w:bidi/>
      <w:spacing w:before="120"/>
      <w:jc w:val="center"/>
    </w:pPr>
    <w:rPr>
      <w:rFonts w:ascii="Arial" w:hAnsi="Arial" w:cs="AF_Najed"/>
      <w:bCs w:val="0"/>
      <w:sz w:val="26"/>
      <w:szCs w:val="29"/>
      <w:lang w:eastAsia="ar-SA"/>
    </w:rPr>
  </w:style>
  <w:style w:type="character" w:customStyle="1" w:styleId="CorpsdetexteCar">
    <w:name w:val="Corps de texte Car"/>
    <w:basedOn w:val="Policepardfaut"/>
    <w:link w:val="Corpsdetexte"/>
    <w:rsid w:val="00CE2140"/>
    <w:rPr>
      <w:rFonts w:ascii="Arial" w:eastAsia="Times New Roman" w:hAnsi="Arial" w:cs="AF_Najed"/>
      <w:sz w:val="26"/>
      <w:szCs w:val="29"/>
      <w:lang w:eastAsia="ar-SA"/>
    </w:rPr>
  </w:style>
  <w:style w:type="paragraph" w:styleId="Retraitcorpsdetexte3">
    <w:name w:val="Body Text Indent 3"/>
    <w:basedOn w:val="Normal"/>
    <w:link w:val="Retraitcorpsdetexte3Car"/>
    <w:rsid w:val="00CE2140"/>
    <w:pPr>
      <w:bidi/>
      <w:spacing w:before="360"/>
      <w:ind w:left="-28" w:firstLine="28"/>
      <w:jc w:val="center"/>
    </w:pPr>
    <w:rPr>
      <w:rFonts w:ascii="Arial" w:hAnsi="Arial" w:cs="AF_Najed"/>
      <w:bCs w:val="0"/>
      <w:sz w:val="26"/>
      <w:szCs w:val="29"/>
      <w:lang w:eastAsia="ar-SA"/>
    </w:rPr>
  </w:style>
  <w:style w:type="character" w:customStyle="1" w:styleId="Retraitcorpsdetexte3Car">
    <w:name w:val="Retrait corps de texte 3 Car"/>
    <w:basedOn w:val="Policepardfaut"/>
    <w:link w:val="Retraitcorpsdetexte3"/>
    <w:rsid w:val="00CE2140"/>
    <w:rPr>
      <w:rFonts w:ascii="Arial" w:eastAsia="Times New Roman" w:hAnsi="Arial" w:cs="AF_Najed"/>
      <w:sz w:val="26"/>
      <w:szCs w:val="29"/>
      <w:lang w:eastAsia="ar-SA"/>
    </w:rPr>
  </w:style>
  <w:style w:type="paragraph" w:styleId="Retraitcorpsdetexte">
    <w:name w:val="Body Text Indent"/>
    <w:basedOn w:val="Normal"/>
    <w:link w:val="RetraitcorpsdetexteCar"/>
    <w:rsid w:val="00CE2140"/>
    <w:pPr>
      <w:bidi/>
      <w:ind w:left="360"/>
    </w:pPr>
    <w:rPr>
      <w:rFonts w:ascii="Times New Roman" w:hAnsi="Times New Roman"/>
      <w:bCs w:val="0"/>
      <w:sz w:val="32"/>
      <w:szCs w:val="32"/>
      <w:lang w:val="en-US" w:eastAsia="ar-SA" w:bidi="ar-MA"/>
    </w:rPr>
  </w:style>
  <w:style w:type="character" w:customStyle="1" w:styleId="RetraitcorpsdetexteCar">
    <w:name w:val="Retrait corps de texte Car"/>
    <w:basedOn w:val="Policepardfaut"/>
    <w:link w:val="Retraitcorpsdetexte"/>
    <w:rsid w:val="00CE2140"/>
    <w:rPr>
      <w:rFonts w:ascii="Times New Roman" w:eastAsia="Times New Roman" w:hAnsi="Times New Roman" w:cs="Times New Roman"/>
      <w:sz w:val="32"/>
      <w:szCs w:val="32"/>
      <w:lang w:val="en-US" w:eastAsia="ar-SA" w:bidi="ar-MA"/>
    </w:rPr>
  </w:style>
  <w:style w:type="paragraph" w:styleId="Retraitcorpsdetexte2">
    <w:name w:val="Body Text Indent 2"/>
    <w:basedOn w:val="Normal"/>
    <w:link w:val="Retraitcorpsdetexte2Car"/>
    <w:rsid w:val="00CE2140"/>
    <w:pPr>
      <w:bidi/>
      <w:spacing w:before="60"/>
      <w:ind w:left="360"/>
    </w:pPr>
    <w:rPr>
      <w:rFonts w:ascii="Times New Roman" w:hAnsi="Times New Roman"/>
      <w:bCs w:val="0"/>
      <w:sz w:val="24"/>
      <w:szCs w:val="24"/>
      <w:lang w:val="en-US" w:eastAsia="ar-SA" w:bidi="ar-MA"/>
    </w:rPr>
  </w:style>
  <w:style w:type="character" w:customStyle="1" w:styleId="Retraitcorpsdetexte2Car">
    <w:name w:val="Retrait corps de texte 2 Car"/>
    <w:basedOn w:val="Policepardfaut"/>
    <w:link w:val="Retraitcorpsdetexte2"/>
    <w:rsid w:val="00CE2140"/>
    <w:rPr>
      <w:rFonts w:ascii="Times New Roman" w:eastAsia="Times New Roman" w:hAnsi="Times New Roman" w:cs="Times New Roman"/>
      <w:sz w:val="24"/>
      <w:szCs w:val="24"/>
      <w:lang w:val="en-US" w:eastAsia="ar-SA" w:bidi="ar-MA"/>
    </w:rPr>
  </w:style>
  <w:style w:type="paragraph" w:styleId="Corpsdetexte2">
    <w:name w:val="Body Text 2"/>
    <w:basedOn w:val="Normal"/>
    <w:link w:val="Corpsdetexte2Car"/>
    <w:rsid w:val="00CE2140"/>
    <w:pPr>
      <w:bidi/>
      <w:spacing w:before="240" w:after="60"/>
      <w:jc w:val="lowKashida"/>
    </w:pPr>
    <w:rPr>
      <w:rFonts w:ascii="Times New Roman" w:hAnsi="Times New Roman"/>
      <w:bCs w:val="0"/>
      <w:sz w:val="32"/>
      <w:szCs w:val="32"/>
      <w:lang w:val="en-US" w:eastAsia="ar-SA" w:bidi="ar-MA"/>
    </w:rPr>
  </w:style>
  <w:style w:type="character" w:customStyle="1" w:styleId="Corpsdetexte2Car">
    <w:name w:val="Corps de texte 2 Car"/>
    <w:basedOn w:val="Policepardfaut"/>
    <w:link w:val="Corpsdetexte2"/>
    <w:rsid w:val="00CE2140"/>
    <w:rPr>
      <w:rFonts w:ascii="Times New Roman" w:eastAsia="Times New Roman" w:hAnsi="Times New Roman" w:cs="Times New Roman"/>
      <w:sz w:val="32"/>
      <w:szCs w:val="32"/>
      <w:lang w:val="en-US" w:eastAsia="ar-SA" w:bidi="ar-MA"/>
    </w:rPr>
  </w:style>
  <w:style w:type="paragraph" w:styleId="Listepuces">
    <w:name w:val="List Bullet"/>
    <w:basedOn w:val="Normal"/>
    <w:autoRedefine/>
    <w:rsid w:val="00CE2140"/>
    <w:pPr>
      <w:numPr>
        <w:numId w:val="1"/>
      </w:numPr>
      <w:bidi/>
      <w:jc w:val="both"/>
    </w:pPr>
    <w:rPr>
      <w:rFonts w:ascii="Arial" w:hAnsi="Arial"/>
      <w:bCs w:val="0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CE214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rsid w:val="00CE2140"/>
    <w:pPr>
      <w:bidi/>
    </w:pPr>
    <w:rPr>
      <w:rFonts w:ascii="Tahoma" w:hAnsi="Tahoma" w:cs="Tahoma"/>
      <w:bCs w:val="0"/>
      <w:sz w:val="16"/>
      <w:szCs w:val="16"/>
      <w:lang w:val="en-US" w:eastAsia="ar-SA"/>
    </w:rPr>
  </w:style>
  <w:style w:type="character" w:customStyle="1" w:styleId="TextedebullesCar">
    <w:name w:val="Texte de bulles Car"/>
    <w:basedOn w:val="Policepardfaut"/>
    <w:link w:val="Textedebulles"/>
    <w:uiPriority w:val="99"/>
    <w:rsid w:val="00CE2140"/>
    <w:rPr>
      <w:rFonts w:ascii="Tahoma" w:eastAsia="Times New Roman" w:hAnsi="Tahoma" w:cs="Tahoma"/>
      <w:sz w:val="16"/>
      <w:szCs w:val="16"/>
      <w:lang w:val="en-US" w:eastAsia="ar-SA"/>
    </w:rPr>
  </w:style>
  <w:style w:type="table" w:styleId="Grilledutableau">
    <w:name w:val="Table Grid"/>
    <w:basedOn w:val="TableauNormal"/>
    <w:uiPriority w:val="59"/>
    <w:rsid w:val="002F1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link w:val="TitreCar"/>
    <w:uiPriority w:val="10"/>
    <w:qFormat/>
    <w:rsid w:val="003F6387"/>
    <w:pPr>
      <w:bidi/>
      <w:spacing w:before="4080" w:line="360" w:lineRule="auto"/>
      <w:jc w:val="center"/>
    </w:pPr>
    <w:rPr>
      <w:rFonts w:ascii="Arial Black" w:hAnsi="Arial Black" w:cs="AF_Unizah"/>
      <w:bCs w:val="0"/>
      <w:w w:val="120"/>
      <w:sz w:val="32"/>
      <w:szCs w:val="48"/>
      <w:lang w:eastAsia="ar-SA"/>
    </w:rPr>
  </w:style>
  <w:style w:type="character" w:customStyle="1" w:styleId="TitreCar">
    <w:name w:val="Titre Car"/>
    <w:basedOn w:val="Policepardfaut"/>
    <w:link w:val="Titre"/>
    <w:uiPriority w:val="10"/>
    <w:rsid w:val="003F6387"/>
    <w:rPr>
      <w:rFonts w:ascii="Arial Black" w:eastAsia="Times New Roman" w:hAnsi="Arial Black" w:cs="AF_Unizah"/>
      <w:w w:val="120"/>
      <w:sz w:val="32"/>
      <w:szCs w:val="48"/>
      <w:lang w:eastAsia="ar-SA"/>
    </w:rPr>
  </w:style>
  <w:style w:type="paragraph" w:styleId="Explorateurdedocuments">
    <w:name w:val="Document Map"/>
    <w:basedOn w:val="Normal"/>
    <w:link w:val="ExplorateurdedocumentsCar"/>
    <w:uiPriority w:val="99"/>
    <w:semiHidden/>
    <w:unhideWhenUsed/>
    <w:rsid w:val="004903F2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semiHidden/>
    <w:rsid w:val="004903F2"/>
    <w:rPr>
      <w:rFonts w:ascii="Tahoma" w:eastAsia="Times New Roman" w:hAnsi="Tahoma" w:cs="Tahoma"/>
      <w:bCs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EF4346"/>
    <w:rPr>
      <w:color w:val="0000FF"/>
      <w:u w:val="single"/>
    </w:rPr>
  </w:style>
  <w:style w:type="table" w:styleId="Grillemoyenne3-Accent1">
    <w:name w:val="Medium Grid 3 Accent 1"/>
    <w:basedOn w:val="TableauNormal"/>
    <w:uiPriority w:val="69"/>
    <w:rsid w:val="008A51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illemoyenne3-Accent4">
    <w:name w:val="Medium Grid 3 Accent 4"/>
    <w:basedOn w:val="TableauNormal"/>
    <w:uiPriority w:val="69"/>
    <w:rsid w:val="008A51D3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Tramecouleur-Accent1">
    <w:name w:val="Colorful Shading Accent 1"/>
    <w:basedOn w:val="TableauNormal"/>
    <w:uiPriority w:val="71"/>
    <w:rsid w:val="000759C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llemoyenne1-Accent1">
    <w:name w:val="Medium Grid 1 Accent 1"/>
    <w:basedOn w:val="TableauNormal"/>
    <w:uiPriority w:val="67"/>
    <w:rsid w:val="00A93831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Listecouleur-Accent1">
    <w:name w:val="Colorful List Accent 1"/>
    <w:basedOn w:val="TableauNormal"/>
    <w:uiPriority w:val="72"/>
    <w:rsid w:val="00394BC4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Grillemoyenne1-Accent6">
    <w:name w:val="Medium Grid 1 Accent 6"/>
    <w:basedOn w:val="TableauNormal"/>
    <w:uiPriority w:val="67"/>
    <w:rsid w:val="0065138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Grillemoyenne1-Accent5">
    <w:name w:val="Medium Grid 1 Accent 5"/>
    <w:basedOn w:val="TableauNormal"/>
    <w:uiPriority w:val="67"/>
    <w:rsid w:val="00757E0E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Grilleclaire-Accent11">
    <w:name w:val="Grille claire - Accent 11"/>
    <w:basedOn w:val="TableauNormal"/>
    <w:uiPriority w:val="62"/>
    <w:rsid w:val="00973C23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paragraph" w:styleId="Sansinterligne">
    <w:name w:val="No Spacing"/>
    <w:link w:val="SansinterligneCar"/>
    <w:uiPriority w:val="1"/>
    <w:qFormat/>
    <w:rsid w:val="00D3084F"/>
    <w:rPr>
      <w:rFonts w:eastAsia="Times New Roman"/>
      <w:b/>
      <w:sz w:val="22"/>
      <w:szCs w:val="22"/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D3084F"/>
    <w:rPr>
      <w:rFonts w:eastAsia="Times New Roman"/>
      <w:b/>
      <w:sz w:val="22"/>
      <w:szCs w:val="22"/>
      <w:lang w:val="fr-F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1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Work_Oct_2013\CD\&#1576;&#1585;&#1606;&#1575;&#1605;&#1580;%20&#1575;&#1604;&#1606;&#1588;&#1575;&#1591;%20&#1575;&#1604;&#1585;&#1610;&#1575;&#1590;&#1610;%20&#1575;&#1604;&#1605;&#1583;&#1585;&#1587;&#1610;%201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B63998-B0B9-4440-9584-65BA4BD67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برنامج النشاط الرياضي المدرسي 1.dot</Template>
  <TotalTime>0</TotalTime>
  <Pages>8</Pages>
  <Words>1433</Words>
  <Characters>7882</Characters>
  <Application>Microsoft Office Word</Application>
  <DocSecurity>0</DocSecurity>
  <Lines>65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9297</CharactersWithSpaces>
  <SharedDoc>false</SharedDoc>
  <HLinks>
    <vt:vector size="6" baseType="variant">
      <vt:variant>
        <vt:i4>6160438</vt:i4>
      </vt:variant>
      <vt:variant>
        <vt:i4>0</vt:i4>
      </vt:variant>
      <vt:variant>
        <vt:i4>0</vt:i4>
      </vt:variant>
      <vt:variant>
        <vt:i4>5</vt:i4>
      </vt:variant>
      <vt:variant>
        <vt:lpwstr>mailto:dpss@men.gov.ma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 CHOURAFI</dc:creator>
  <cp:lastModifiedBy>AZIZ</cp:lastModifiedBy>
  <cp:revision>2</cp:revision>
  <cp:lastPrinted>2015-10-20T16:39:00Z</cp:lastPrinted>
  <dcterms:created xsi:type="dcterms:W3CDTF">2015-11-09T12:53:00Z</dcterms:created>
  <dcterms:modified xsi:type="dcterms:W3CDTF">2015-11-09T12:53:00Z</dcterms:modified>
</cp:coreProperties>
</file>